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39C53D" w14:textId="77777777" w:rsidR="00390A48" w:rsidRPr="00C71974" w:rsidRDefault="00390A48" w:rsidP="003A7FEF">
      <w:pPr>
        <w:pStyle w:val="Naslov1"/>
        <w:rPr>
          <w:i w:val="0"/>
          <w:iCs w:val="0"/>
          <w:color w:val="002060"/>
          <w:lang w:val="it-IT"/>
        </w:rPr>
      </w:pPr>
      <w:r w:rsidRPr="00C71974">
        <w:rPr>
          <w:i w:val="0"/>
          <w:iCs w:val="0"/>
          <w:color w:val="002060"/>
          <w:lang w:val="it-IT"/>
        </w:rPr>
        <w:t>INVITO</w:t>
      </w:r>
    </w:p>
    <w:p w14:paraId="10508C74" w14:textId="77777777" w:rsidR="00390A48" w:rsidRPr="00C71974" w:rsidRDefault="00390A48" w:rsidP="003A7FEF">
      <w:pPr>
        <w:spacing w:line="240" w:lineRule="atLeast"/>
        <w:jc w:val="left"/>
        <w:rPr>
          <w:rFonts w:cs="Open Sans"/>
          <w:b/>
          <w:iCs/>
          <w:color w:val="002060"/>
          <w:sz w:val="24"/>
        </w:rPr>
      </w:pPr>
    </w:p>
    <w:p w14:paraId="1297A16B" w14:textId="77777777" w:rsidR="00374853" w:rsidRPr="00C71974" w:rsidRDefault="00374853" w:rsidP="003A7FEF">
      <w:pPr>
        <w:spacing w:line="240" w:lineRule="atLeast"/>
        <w:jc w:val="left"/>
        <w:rPr>
          <w:rFonts w:cs="Open Sans"/>
          <w:b/>
          <w:iCs/>
          <w:color w:val="002060"/>
          <w:sz w:val="24"/>
        </w:rPr>
      </w:pPr>
    </w:p>
    <w:p w14:paraId="5E183CA4" w14:textId="77777777" w:rsidR="00374853" w:rsidRPr="00C71974" w:rsidRDefault="00374853" w:rsidP="003A7FEF">
      <w:pPr>
        <w:spacing w:line="240" w:lineRule="atLeast"/>
        <w:jc w:val="left"/>
        <w:rPr>
          <w:rFonts w:cs="Open Sans"/>
          <w:b/>
          <w:iCs/>
          <w:color w:val="002060"/>
          <w:sz w:val="24"/>
        </w:rPr>
      </w:pPr>
    </w:p>
    <w:p w14:paraId="7D290911" w14:textId="21EAD49F" w:rsidR="00390A48" w:rsidRPr="00C71974" w:rsidRDefault="00D261F3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b/>
          <w:iCs/>
          <w:color w:val="002060"/>
          <w:sz w:val="24"/>
          <w:lang w:eastAsia="sl-SI"/>
        </w:rPr>
      </w:pPr>
      <w:r w:rsidRPr="00C71974">
        <w:rPr>
          <w:rFonts w:cs="Open Sans"/>
          <w:b/>
          <w:iCs/>
          <w:color w:val="002060"/>
          <w:sz w:val="24"/>
          <w:lang w:eastAsia="sl-SI"/>
        </w:rPr>
        <w:t>Vi invitiamo a partecipare al</w:t>
      </w:r>
    </w:p>
    <w:p w14:paraId="048B275C" w14:textId="77777777" w:rsidR="00D261F3" w:rsidRPr="00C71974" w:rsidRDefault="00D261F3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b/>
          <w:iCs/>
          <w:color w:val="002060"/>
          <w:sz w:val="24"/>
          <w:lang w:eastAsia="sl-SI"/>
        </w:rPr>
      </w:pPr>
    </w:p>
    <w:p w14:paraId="5A485305" w14:textId="6971A041" w:rsidR="00390A48" w:rsidRPr="00C71974" w:rsidRDefault="003A7FEF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b/>
          <w:color w:val="002060"/>
          <w:sz w:val="24"/>
          <w:lang w:eastAsia="sl-SI"/>
        </w:rPr>
      </w:pPr>
      <w:r w:rsidRPr="00C71974">
        <w:rPr>
          <w:rFonts w:cs="Open Sans"/>
          <w:b/>
          <w:color w:val="002060"/>
          <w:sz w:val="24"/>
          <w:lang w:eastAsia="sl-SI"/>
        </w:rPr>
        <w:t>Formazione generale nel campo dell'accessibilità digitale</w:t>
      </w:r>
      <w:r w:rsidR="00D261F3" w:rsidRPr="00C71974">
        <w:rPr>
          <w:rFonts w:cs="Open Sans"/>
          <w:b/>
          <w:color w:val="002060"/>
          <w:sz w:val="24"/>
          <w:lang w:eastAsia="sl-SI"/>
        </w:rPr>
        <w:t>,</w:t>
      </w:r>
    </w:p>
    <w:p w14:paraId="221F7BDC" w14:textId="32CB9996" w:rsidR="00390A48" w:rsidRPr="00C71974" w:rsidRDefault="00D261F3" w:rsidP="003A7FEF">
      <w:pPr>
        <w:jc w:val="left"/>
        <w:rPr>
          <w:noProof/>
          <w:color w:val="002060"/>
          <w:sz w:val="24"/>
          <w:lang w:eastAsia="sl-SI"/>
        </w:rPr>
      </w:pPr>
      <w:proofErr w:type="gramStart"/>
      <w:r w:rsidRPr="00C71974">
        <w:rPr>
          <w:rFonts w:cs="Open Sans"/>
          <w:b/>
          <w:color w:val="002060"/>
          <w:sz w:val="24"/>
          <w:lang w:eastAsia="sl-SI"/>
        </w:rPr>
        <w:t>che</w:t>
      </w:r>
      <w:proofErr w:type="gramEnd"/>
      <w:r w:rsidRPr="00C71974">
        <w:rPr>
          <w:rFonts w:cs="Open Sans"/>
          <w:b/>
          <w:color w:val="002060"/>
          <w:sz w:val="24"/>
          <w:lang w:eastAsia="sl-SI"/>
        </w:rPr>
        <w:t xml:space="preserve"> organizziamo nell'ambito </w:t>
      </w:r>
      <w:r w:rsidRPr="00C71974">
        <w:rPr>
          <w:b/>
          <w:noProof/>
          <w:color w:val="002060"/>
          <w:sz w:val="24"/>
          <w:lang w:eastAsia="sl-SI"/>
        </w:rPr>
        <w:t>del progetto</w:t>
      </w:r>
    </w:p>
    <w:p w14:paraId="4910ED49" w14:textId="77777777" w:rsidR="00E02A62" w:rsidRPr="00C71974" w:rsidRDefault="00E02A62" w:rsidP="003A7FEF">
      <w:pPr>
        <w:spacing w:line="240" w:lineRule="atLeast"/>
        <w:jc w:val="left"/>
        <w:rPr>
          <w:rFonts w:cs="Open Sans"/>
          <w:b/>
          <w:sz w:val="24"/>
        </w:rPr>
      </w:pPr>
    </w:p>
    <w:p w14:paraId="2C34CB8A" w14:textId="77777777" w:rsidR="00390A48" w:rsidRPr="00C71974" w:rsidRDefault="00390A48" w:rsidP="003A7FEF">
      <w:pPr>
        <w:spacing w:line="240" w:lineRule="atLeast"/>
        <w:jc w:val="left"/>
        <w:rPr>
          <w:rFonts w:cs="Open Sans"/>
          <w:b/>
          <w:color w:val="002060"/>
          <w:sz w:val="32"/>
          <w:szCs w:val="32"/>
        </w:rPr>
      </w:pPr>
      <w:proofErr w:type="spellStart"/>
      <w:r w:rsidRPr="00C71974">
        <w:rPr>
          <w:rFonts w:cs="Open Sans"/>
          <w:b/>
          <w:color w:val="002060"/>
          <w:sz w:val="32"/>
          <w:szCs w:val="32"/>
        </w:rPr>
        <w:t>DigARegion</w:t>
      </w:r>
      <w:proofErr w:type="spellEnd"/>
    </w:p>
    <w:p w14:paraId="77C3D1BC" w14:textId="77777777" w:rsidR="00390A48" w:rsidRPr="00C71974" w:rsidRDefault="00390A48" w:rsidP="00374853">
      <w:pPr>
        <w:spacing w:line="276" w:lineRule="auto"/>
        <w:jc w:val="left"/>
        <w:rPr>
          <w:rFonts w:cs="Open Sans"/>
          <w:color w:val="262626" w:themeColor="text1" w:themeTint="D9"/>
          <w:sz w:val="24"/>
        </w:rPr>
      </w:pPr>
      <w:r w:rsidRPr="00C71974">
        <w:rPr>
          <w:rFonts w:cs="Open Sans"/>
          <w:color w:val="262626" w:themeColor="text1" w:themeTint="D9"/>
          <w:sz w:val="24"/>
        </w:rPr>
        <w:t>Regione digitalmente accessibile</w:t>
      </w:r>
    </w:p>
    <w:p w14:paraId="1C954D40" w14:textId="77777777" w:rsidR="00390A48" w:rsidRPr="00C71974" w:rsidRDefault="00390A48" w:rsidP="00374853">
      <w:pPr>
        <w:spacing w:line="276" w:lineRule="auto"/>
        <w:jc w:val="left"/>
        <w:rPr>
          <w:rFonts w:cs="Open Sans"/>
          <w:i/>
          <w:iCs/>
          <w:color w:val="262626" w:themeColor="text1" w:themeTint="D9"/>
          <w:sz w:val="20"/>
          <w:szCs w:val="20"/>
        </w:rPr>
      </w:pPr>
      <w:r w:rsidRPr="00C71974">
        <w:rPr>
          <w:rFonts w:cs="Open Sans"/>
          <w:i/>
          <w:iCs/>
          <w:color w:val="262626" w:themeColor="text1" w:themeTint="D9"/>
          <w:sz w:val="20"/>
          <w:szCs w:val="20"/>
        </w:rPr>
        <w:t xml:space="preserve">Il progetto è cofinanziato dall'Unione Europea nell'ambito del Programma </w:t>
      </w:r>
      <w:proofErr w:type="spellStart"/>
      <w:r w:rsidRPr="00C71974">
        <w:rPr>
          <w:rFonts w:cs="Open Sans"/>
          <w:i/>
          <w:iCs/>
          <w:color w:val="262626" w:themeColor="text1" w:themeTint="D9"/>
          <w:sz w:val="20"/>
          <w:szCs w:val="20"/>
        </w:rPr>
        <w:t>Interreg</w:t>
      </w:r>
      <w:proofErr w:type="spellEnd"/>
      <w:r w:rsidRPr="00C71974">
        <w:rPr>
          <w:rFonts w:cs="Open Sans"/>
          <w:i/>
          <w:iCs/>
          <w:color w:val="262626" w:themeColor="text1" w:themeTint="D9"/>
          <w:sz w:val="20"/>
          <w:szCs w:val="20"/>
        </w:rPr>
        <w:t xml:space="preserve"> VI-A Italia-Slovenia.</w:t>
      </w:r>
    </w:p>
    <w:p w14:paraId="52F2980D" w14:textId="77777777" w:rsidR="00B66FAE" w:rsidRPr="00C71974" w:rsidRDefault="00B66FAE" w:rsidP="003A7FEF">
      <w:pPr>
        <w:spacing w:line="240" w:lineRule="atLeast"/>
        <w:jc w:val="left"/>
        <w:rPr>
          <w:rFonts w:cs="Open Sans"/>
          <w:iCs/>
          <w:color w:val="262626" w:themeColor="text1" w:themeTint="D9"/>
          <w:sz w:val="24"/>
        </w:rPr>
      </w:pPr>
    </w:p>
    <w:p w14:paraId="25FA9D57" w14:textId="77777777" w:rsidR="00390A48" w:rsidRPr="00C71974" w:rsidRDefault="00390A48" w:rsidP="003A7FEF">
      <w:pPr>
        <w:spacing w:line="240" w:lineRule="atLeast"/>
        <w:jc w:val="left"/>
        <w:rPr>
          <w:rFonts w:cs="Open Sans"/>
          <w:bCs/>
          <w:iCs/>
          <w:color w:val="262626" w:themeColor="text1" w:themeTint="D9"/>
          <w:sz w:val="24"/>
          <w:lang w:eastAsia="sl-SI"/>
        </w:rPr>
      </w:pPr>
      <w:r w:rsidRPr="00C71974">
        <w:rPr>
          <w:rFonts w:cs="Open Sans"/>
          <w:iCs/>
          <w:color w:val="262626" w:themeColor="text1" w:themeTint="D9"/>
          <w:sz w:val="24"/>
        </w:rPr>
        <w:t>L'evento si terrà</w:t>
      </w:r>
    </w:p>
    <w:p w14:paraId="74604E70" w14:textId="122A6BCE" w:rsidR="00390A48" w:rsidRPr="00C71974" w:rsidRDefault="006A7B19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b/>
          <w:bCs/>
          <w:iCs/>
          <w:color w:val="262626" w:themeColor="text1" w:themeTint="D9"/>
          <w:sz w:val="24"/>
          <w:lang w:eastAsia="sl-SI"/>
        </w:rPr>
      </w:pPr>
      <w:proofErr w:type="gramStart"/>
      <w:r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>mercoledì</w:t>
      </w:r>
      <w:proofErr w:type="gramEnd"/>
      <w:r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 xml:space="preserve"> 18 </w:t>
      </w:r>
      <w:r w:rsidR="00FA5AC7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>marzo</w:t>
      </w:r>
      <w:r w:rsidR="003A7FEF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 xml:space="preserve"> 2026</w:t>
      </w:r>
      <w:r w:rsidR="00125BEF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 xml:space="preserve">, </w:t>
      </w:r>
      <w:r w:rsidR="00390A48" w:rsidRPr="00C71974">
        <w:rPr>
          <w:rFonts w:cs="Open Sans"/>
          <w:iCs/>
          <w:color w:val="262626" w:themeColor="text1" w:themeTint="D9"/>
          <w:sz w:val="24"/>
          <w:lang w:eastAsia="sl-SI"/>
        </w:rPr>
        <w:t xml:space="preserve">alle </w:t>
      </w:r>
      <w:r w:rsidR="00390A48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>ore</w:t>
      </w:r>
      <w:r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 xml:space="preserve"> 9</w:t>
      </w:r>
      <w:r w:rsidR="00390A48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>.</w:t>
      </w:r>
      <w:r w:rsidR="007C7836" w:rsidRPr="00C71974">
        <w:rPr>
          <w:rFonts w:cs="Open Sans"/>
          <w:b/>
          <w:bCs/>
          <w:iCs/>
          <w:color w:val="262626" w:themeColor="text1" w:themeTint="D9"/>
          <w:sz w:val="24"/>
          <w:lang w:eastAsia="sl-SI"/>
        </w:rPr>
        <w:t>00</w:t>
      </w:r>
    </w:p>
    <w:p w14:paraId="427B68F2" w14:textId="77777777" w:rsidR="00FA5AC7" w:rsidRPr="00C71974" w:rsidRDefault="00FA5AC7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color w:val="262626" w:themeColor="text1" w:themeTint="D9"/>
          <w:sz w:val="24"/>
          <w:lang w:eastAsia="sl-SI"/>
        </w:rPr>
      </w:pPr>
    </w:p>
    <w:p w14:paraId="14023BB7" w14:textId="16CC9BA3" w:rsidR="003A7FEF" w:rsidRPr="00C71974" w:rsidRDefault="00125BEF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color w:val="262626" w:themeColor="text1" w:themeTint="D9"/>
          <w:sz w:val="24"/>
          <w:lang w:eastAsia="sl-SI"/>
        </w:rPr>
      </w:pPr>
      <w:proofErr w:type="gramStart"/>
      <w:r w:rsidRPr="00C71974">
        <w:rPr>
          <w:rFonts w:cs="Open Sans"/>
          <w:color w:val="262626" w:themeColor="text1" w:themeTint="D9"/>
          <w:sz w:val="24"/>
          <w:lang w:eastAsia="sl-SI"/>
        </w:rPr>
        <w:t>presso</w:t>
      </w:r>
      <w:proofErr w:type="gramEnd"/>
      <w:r w:rsidRPr="00C71974">
        <w:rPr>
          <w:rFonts w:cs="Open Sans"/>
          <w:color w:val="262626" w:themeColor="text1" w:themeTint="D9"/>
          <w:sz w:val="24"/>
          <w:lang w:eastAsia="sl-SI"/>
        </w:rPr>
        <w:t xml:space="preserve"> </w:t>
      </w:r>
    </w:p>
    <w:p w14:paraId="1110FDA4" w14:textId="77777777" w:rsidR="00E02A62" w:rsidRPr="00C71974" w:rsidRDefault="00E02A62" w:rsidP="003A7FEF">
      <w:pPr>
        <w:autoSpaceDE w:val="0"/>
        <w:autoSpaceDN w:val="0"/>
        <w:adjustRightInd w:val="0"/>
        <w:spacing w:line="240" w:lineRule="atLeast"/>
        <w:jc w:val="left"/>
        <w:rPr>
          <w:rFonts w:cs="Open Sans"/>
          <w:color w:val="262626" w:themeColor="text1" w:themeTint="D9"/>
          <w:sz w:val="24"/>
          <w:lang w:eastAsia="sl-SI"/>
        </w:rPr>
      </w:pPr>
    </w:p>
    <w:p w14:paraId="2DAE172C" w14:textId="1319026C" w:rsidR="00390A48" w:rsidRPr="00C71974" w:rsidRDefault="003D2171" w:rsidP="00931D38">
      <w:pPr>
        <w:autoSpaceDE w:val="0"/>
        <w:autoSpaceDN w:val="0"/>
        <w:adjustRightInd w:val="0"/>
        <w:spacing w:line="276" w:lineRule="auto"/>
        <w:jc w:val="left"/>
        <w:rPr>
          <w:rFonts w:cs="Open Sans"/>
          <w:color w:val="262626" w:themeColor="text1" w:themeTint="D9"/>
          <w:sz w:val="24"/>
          <w:lang w:eastAsia="sl-SI"/>
        </w:rPr>
      </w:pPr>
      <w:r w:rsidRPr="00C71974">
        <w:rPr>
          <w:rFonts w:cs="Open Sans"/>
          <w:b/>
          <w:bCs/>
          <w:color w:val="262626" w:themeColor="text1" w:themeTint="D9"/>
          <w:sz w:val="24"/>
          <w:lang w:eastAsia="sl-SI"/>
        </w:rPr>
        <w:t>Palazzo</w:t>
      </w:r>
      <w:r w:rsidR="005913DF" w:rsidRPr="00C71974">
        <w:rPr>
          <w:rFonts w:cs="Open Sans"/>
          <w:b/>
          <w:bCs/>
          <w:color w:val="262626" w:themeColor="text1" w:themeTint="D9"/>
          <w:sz w:val="24"/>
          <w:lang w:eastAsia="sl-SI"/>
        </w:rPr>
        <w:t xml:space="preserve"> Pretorio </w:t>
      </w:r>
      <w:r w:rsidR="005913DF" w:rsidRPr="00C71974">
        <w:rPr>
          <w:rFonts w:cs="Open Sans"/>
          <w:color w:val="262626" w:themeColor="text1" w:themeTint="D9"/>
          <w:sz w:val="24"/>
          <w:lang w:eastAsia="sl-SI"/>
        </w:rPr>
        <w:t>(sala riunioni)</w:t>
      </w:r>
    </w:p>
    <w:p w14:paraId="6E0AFFB3" w14:textId="67B8778A" w:rsidR="008324AC" w:rsidRPr="00C71974" w:rsidRDefault="006A7B19">
      <w:pPr>
        <w:jc w:val="left"/>
        <w:rPr>
          <w:rFonts w:cs="Open Sans"/>
          <w:color w:val="262626" w:themeColor="text1" w:themeTint="D9"/>
          <w:sz w:val="24"/>
          <w:lang w:eastAsia="sl-SI"/>
        </w:rPr>
      </w:pPr>
      <w:r w:rsidRPr="00C71974">
        <w:rPr>
          <w:rFonts w:cs="Open Sans"/>
          <w:color w:val="262626" w:themeColor="text1" w:themeTint="D9"/>
          <w:sz w:val="24"/>
          <w:lang w:eastAsia="sl-SI"/>
        </w:rPr>
        <w:t>Piazza Tit</w:t>
      </w:r>
      <w:r w:rsidR="00C71974">
        <w:rPr>
          <w:rFonts w:cs="Open Sans"/>
          <w:color w:val="262626" w:themeColor="text1" w:themeTint="D9"/>
          <w:sz w:val="24"/>
          <w:lang w:eastAsia="sl-SI"/>
        </w:rPr>
        <w:t>o</w:t>
      </w:r>
      <w:r w:rsidR="003D4007">
        <w:rPr>
          <w:rFonts w:cs="Open Sans"/>
          <w:color w:val="262626" w:themeColor="text1" w:themeTint="D9"/>
          <w:sz w:val="24"/>
          <w:lang w:eastAsia="sl-SI"/>
        </w:rPr>
        <w:t xml:space="preserve"> 3,</w:t>
      </w:r>
      <w:bookmarkStart w:id="0" w:name="_GoBack"/>
      <w:bookmarkEnd w:id="0"/>
      <w:r w:rsidRPr="00C71974">
        <w:rPr>
          <w:rFonts w:cs="Open Sans"/>
          <w:color w:val="262626" w:themeColor="text1" w:themeTint="D9"/>
          <w:sz w:val="24"/>
          <w:lang w:eastAsia="sl-SI"/>
        </w:rPr>
        <w:t xml:space="preserve"> </w:t>
      </w:r>
      <w:r w:rsidR="00C71974">
        <w:rPr>
          <w:rFonts w:cs="Open Sans"/>
          <w:color w:val="262626" w:themeColor="text1" w:themeTint="D9"/>
          <w:sz w:val="24"/>
          <w:lang w:eastAsia="sl-SI"/>
        </w:rPr>
        <w:t>Capodistria</w:t>
      </w:r>
    </w:p>
    <w:p w14:paraId="3C64C6F5" w14:textId="67729B0B" w:rsidR="00A57693" w:rsidRPr="00C71974" w:rsidRDefault="00A57693">
      <w:pPr>
        <w:jc w:val="left"/>
        <w:rPr>
          <w:rFonts w:cs="Open Sans"/>
          <w:color w:val="262626" w:themeColor="text1" w:themeTint="D9"/>
          <w:sz w:val="24"/>
          <w:lang w:eastAsia="sl-SI"/>
        </w:rPr>
      </w:pPr>
    </w:p>
    <w:p w14:paraId="5FD11152" w14:textId="77777777" w:rsidR="00374853" w:rsidRPr="00C71974" w:rsidRDefault="00374853">
      <w:pPr>
        <w:jc w:val="left"/>
        <w:rPr>
          <w:rFonts w:cs="Open Sans"/>
          <w:color w:val="262626" w:themeColor="text1" w:themeTint="D9"/>
          <w:sz w:val="24"/>
          <w:lang w:eastAsia="sl-SI"/>
        </w:rPr>
      </w:pPr>
    </w:p>
    <w:p w14:paraId="2B3CDB08" w14:textId="77777777" w:rsidR="00E02A62" w:rsidRPr="00C71974" w:rsidRDefault="00E02A62">
      <w:pPr>
        <w:jc w:val="left"/>
        <w:rPr>
          <w:rFonts w:cs="Open Sans"/>
          <w:color w:val="262626" w:themeColor="text1" w:themeTint="D9"/>
          <w:sz w:val="24"/>
          <w:lang w:eastAsia="sl-SI"/>
        </w:rPr>
      </w:pPr>
    </w:p>
    <w:p w14:paraId="2DE6C47C" w14:textId="77777777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 xml:space="preserve">Vi invitiamo a partecipare a </w:t>
      </w:r>
      <w:r w:rsidRPr="00C71974">
        <w:rPr>
          <w:b/>
          <w:bCs/>
          <w:sz w:val="24"/>
        </w:rPr>
        <w:t>un corso di formazione</w:t>
      </w:r>
      <w:r w:rsidRPr="00C71974">
        <w:rPr>
          <w:sz w:val="24"/>
        </w:rPr>
        <w:t xml:space="preserve"> generale </w:t>
      </w:r>
      <w:r w:rsidRPr="00C71974">
        <w:rPr>
          <w:b/>
          <w:bCs/>
          <w:sz w:val="24"/>
        </w:rPr>
        <w:t xml:space="preserve">sul tema dell'accessibilità digitale. </w:t>
      </w:r>
      <w:r w:rsidRPr="00C71974">
        <w:rPr>
          <w:sz w:val="24"/>
        </w:rPr>
        <w:t>Il corso è rivolto a tutti coloro che sono coinvolti nella progettazione, nello sviluppo, nella gestione o nella valutazione di contenuti e servizi digitali, in particolare ai dirigenti di enti pubblici responsabili della conformità dei siti web e delle applicazioni mobili.</w:t>
      </w:r>
    </w:p>
    <w:p w14:paraId="4BAC41D3" w14:textId="77777777" w:rsidR="00F8216F" w:rsidRPr="00C71974" w:rsidRDefault="00F8216F" w:rsidP="00931D38">
      <w:pPr>
        <w:spacing w:line="276" w:lineRule="auto"/>
        <w:jc w:val="left"/>
        <w:rPr>
          <w:sz w:val="24"/>
        </w:rPr>
      </w:pPr>
    </w:p>
    <w:p w14:paraId="090CA1FE" w14:textId="77777777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>L'accessibilità digitale non è solo un obbligo di legge, ma anche un requisito fondamentale per garantire a tutti gli utenti pari accesso alle informazioni e ai servizi. Durante il corso acquisirete una comprensione di base dell'accessibilità digitale e riceverete consigli pratici per integrarla nel vostro lavoro quotidiano.</w:t>
      </w:r>
    </w:p>
    <w:p w14:paraId="23803854" w14:textId="77777777" w:rsidR="008324AC" w:rsidRPr="00C71974" w:rsidRDefault="008324AC" w:rsidP="008324AC">
      <w:pPr>
        <w:pStyle w:val="Naslov2"/>
        <w:spacing w:before="0" w:after="0"/>
        <w:jc w:val="left"/>
        <w:rPr>
          <w:sz w:val="24"/>
          <w:szCs w:val="24"/>
        </w:rPr>
      </w:pPr>
    </w:p>
    <w:p w14:paraId="38952281" w14:textId="77777777" w:rsidR="00691C68" w:rsidRPr="00C71974" w:rsidRDefault="00691C68">
      <w:pPr>
        <w:jc w:val="left"/>
        <w:rPr>
          <w:rFonts w:ascii="Open Sans SemiBold" w:eastAsiaTheme="majorEastAsia" w:hAnsi="Open Sans SemiBold" w:cstheme="majorBidi"/>
          <w:b/>
          <w:color w:val="002060"/>
          <w:sz w:val="32"/>
          <w:szCs w:val="32"/>
        </w:rPr>
      </w:pPr>
      <w:r w:rsidRPr="00C71974">
        <w:rPr>
          <w:color w:val="002060"/>
        </w:rPr>
        <w:br w:type="page"/>
      </w:r>
    </w:p>
    <w:p w14:paraId="44AF31B0" w14:textId="22232026" w:rsidR="003A7FEF" w:rsidRPr="00C71974" w:rsidRDefault="003A7FEF" w:rsidP="00931D38">
      <w:pPr>
        <w:pStyle w:val="Naslov2"/>
        <w:spacing w:before="0" w:after="0"/>
        <w:jc w:val="left"/>
        <w:rPr>
          <w:color w:val="002060"/>
        </w:rPr>
      </w:pPr>
      <w:r w:rsidRPr="00C71974">
        <w:rPr>
          <w:color w:val="002060"/>
        </w:rPr>
        <w:lastRenderedPageBreak/>
        <w:t>Durante la formazione tratteremo:</w:t>
      </w:r>
    </w:p>
    <w:p w14:paraId="6F5F4F40" w14:textId="77777777" w:rsidR="00E02A62" w:rsidRPr="00C71974" w:rsidRDefault="00E02A62" w:rsidP="00E02A62">
      <w:pPr>
        <w:rPr>
          <w:color w:val="auto"/>
          <w:sz w:val="24"/>
        </w:rPr>
      </w:pPr>
    </w:p>
    <w:p w14:paraId="1012116B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l'importanza</w:t>
      </w:r>
      <w:proofErr w:type="gramEnd"/>
      <w:r w:rsidRPr="00C71974">
        <w:rPr>
          <w:color w:val="auto"/>
          <w:sz w:val="24"/>
        </w:rPr>
        <w:t xml:space="preserve"> dell'accessibilità digitale,</w:t>
      </w:r>
    </w:p>
    <w:p w14:paraId="2032FF9A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i</w:t>
      </w:r>
      <w:proofErr w:type="gramEnd"/>
      <w:r w:rsidRPr="00C71974">
        <w:rPr>
          <w:color w:val="auto"/>
          <w:sz w:val="24"/>
        </w:rPr>
        <w:t xml:space="preserve"> principi e i requisiti dello standard WCAG,</w:t>
      </w:r>
    </w:p>
    <w:p w14:paraId="5F848698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gli</w:t>
      </w:r>
      <w:proofErr w:type="gramEnd"/>
      <w:r w:rsidRPr="00C71974">
        <w:rPr>
          <w:color w:val="auto"/>
          <w:sz w:val="24"/>
        </w:rPr>
        <w:t xml:space="preserve"> errori più comuni nei siti web e nei documenti digitali,</w:t>
      </w:r>
    </w:p>
    <w:p w14:paraId="7A2C5247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esempi</w:t>
      </w:r>
      <w:proofErr w:type="gramEnd"/>
      <w:r w:rsidRPr="00C71974">
        <w:rPr>
          <w:color w:val="auto"/>
          <w:sz w:val="24"/>
        </w:rPr>
        <w:t xml:space="preserve"> pratici e buone pratiche,</w:t>
      </w:r>
    </w:p>
    <w:p w14:paraId="115D5E90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il</w:t>
      </w:r>
      <w:proofErr w:type="gramEnd"/>
      <w:r w:rsidRPr="00C71974">
        <w:rPr>
          <w:color w:val="auto"/>
          <w:sz w:val="24"/>
        </w:rPr>
        <w:t xml:space="preserve"> ruolo degli individui e delle organizzazioni nel garantire l'accessibilità,</w:t>
      </w:r>
    </w:p>
    <w:p w14:paraId="46017C06" w14:textId="77777777" w:rsidR="003A7FEF" w:rsidRPr="00C71974" w:rsidRDefault="003A7FEF" w:rsidP="003A7FEF">
      <w:pPr>
        <w:numPr>
          <w:ilvl w:val="0"/>
          <w:numId w:val="1"/>
        </w:numPr>
        <w:spacing w:before="40" w:after="120" w:line="276" w:lineRule="auto"/>
        <w:jc w:val="left"/>
        <w:rPr>
          <w:color w:val="auto"/>
          <w:sz w:val="24"/>
        </w:rPr>
      </w:pPr>
      <w:proofErr w:type="gramStart"/>
      <w:r w:rsidRPr="00C71974">
        <w:rPr>
          <w:color w:val="auto"/>
          <w:sz w:val="24"/>
        </w:rPr>
        <w:t>definizione</w:t>
      </w:r>
      <w:proofErr w:type="gramEnd"/>
      <w:r w:rsidRPr="00C71974">
        <w:rPr>
          <w:color w:val="auto"/>
          <w:sz w:val="24"/>
        </w:rPr>
        <w:t xml:space="preserve"> dei requisiti per la selezione dei fornitori e la consegna dei risultati.</w:t>
      </w:r>
    </w:p>
    <w:p w14:paraId="15C9877C" w14:textId="77777777" w:rsidR="00E02A62" w:rsidRPr="00C71974" w:rsidRDefault="00E02A62" w:rsidP="00931D38">
      <w:pPr>
        <w:pStyle w:val="Naslov2"/>
        <w:spacing w:after="0"/>
        <w:jc w:val="left"/>
        <w:rPr>
          <w:color w:val="auto"/>
          <w:sz w:val="24"/>
          <w:szCs w:val="24"/>
        </w:rPr>
      </w:pPr>
    </w:p>
    <w:p w14:paraId="6635A2B9" w14:textId="460DB38A" w:rsidR="003A7FEF" w:rsidRPr="00C71974" w:rsidRDefault="003A7FEF" w:rsidP="00931D38">
      <w:pPr>
        <w:pStyle w:val="Naslov2"/>
        <w:spacing w:before="0" w:after="0"/>
        <w:jc w:val="left"/>
        <w:rPr>
          <w:color w:val="002060"/>
        </w:rPr>
      </w:pPr>
      <w:r w:rsidRPr="00C71974">
        <w:rPr>
          <w:color w:val="002060"/>
        </w:rPr>
        <w:t>Iscrizione alla formazione</w:t>
      </w:r>
    </w:p>
    <w:p w14:paraId="73A03635" w14:textId="77777777" w:rsidR="00E02A62" w:rsidRPr="00C71974" w:rsidRDefault="00E02A62" w:rsidP="00E02A62">
      <w:pPr>
        <w:rPr>
          <w:sz w:val="24"/>
        </w:rPr>
      </w:pPr>
    </w:p>
    <w:p w14:paraId="32B07B0F" w14:textId="343597B6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 xml:space="preserve">La partecipazione alla formazione è </w:t>
      </w:r>
      <w:r w:rsidRPr="00C71974">
        <w:rPr>
          <w:b/>
          <w:bCs/>
          <w:sz w:val="24"/>
        </w:rPr>
        <w:t xml:space="preserve">gratuita </w:t>
      </w:r>
      <w:r w:rsidR="00402A8F">
        <w:rPr>
          <w:b/>
          <w:bCs/>
          <w:sz w:val="24"/>
        </w:rPr>
        <w:t>e</w:t>
      </w:r>
      <w:r w:rsidRPr="00C71974">
        <w:rPr>
          <w:b/>
          <w:bCs/>
          <w:sz w:val="24"/>
        </w:rPr>
        <w:t xml:space="preserve"> cofinanziata nell'ambito del progetto </w:t>
      </w:r>
      <w:proofErr w:type="spellStart"/>
      <w:r w:rsidRPr="00C71974">
        <w:rPr>
          <w:b/>
          <w:bCs/>
          <w:sz w:val="24"/>
        </w:rPr>
        <w:t>DigARegion</w:t>
      </w:r>
      <w:proofErr w:type="spellEnd"/>
      <w:r w:rsidRPr="00C71974">
        <w:rPr>
          <w:sz w:val="24"/>
        </w:rPr>
        <w:t>. Il numero di posti è limitato, pertanto vi invitiamo a iscrivervi il prima possibile.</w:t>
      </w:r>
    </w:p>
    <w:p w14:paraId="3EE02AF4" w14:textId="77777777" w:rsidR="00B66FAE" w:rsidRPr="00C71974" w:rsidRDefault="00B66FAE" w:rsidP="00931D38">
      <w:pPr>
        <w:spacing w:line="276" w:lineRule="auto"/>
        <w:jc w:val="left"/>
        <w:rPr>
          <w:sz w:val="24"/>
        </w:rPr>
      </w:pPr>
    </w:p>
    <w:p w14:paraId="376DBED9" w14:textId="77C7B4A1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b/>
          <w:bCs/>
          <w:sz w:val="24"/>
        </w:rPr>
        <w:t>È possibile iscriversi fino al 1</w:t>
      </w:r>
      <w:r w:rsidR="0096498C">
        <w:rPr>
          <w:b/>
          <w:bCs/>
          <w:sz w:val="24"/>
        </w:rPr>
        <w:t>8</w:t>
      </w:r>
      <w:r w:rsidRPr="00C71974">
        <w:rPr>
          <w:b/>
          <w:bCs/>
          <w:sz w:val="24"/>
        </w:rPr>
        <w:t xml:space="preserve"> marzo 2026 </w:t>
      </w:r>
      <w:r w:rsidR="00427E02" w:rsidRPr="00C71974">
        <w:rPr>
          <w:b/>
          <w:bCs/>
          <w:sz w:val="24"/>
        </w:rPr>
        <w:t>tramite</w:t>
      </w:r>
      <w:r w:rsidRPr="00C71974">
        <w:rPr>
          <w:b/>
          <w:bCs/>
          <w:sz w:val="24"/>
        </w:rPr>
        <w:t xml:space="preserve">: </w:t>
      </w:r>
      <w:hyperlink r:id="rId11" w:history="1">
        <w:r w:rsidR="00427E02" w:rsidRPr="00C71974">
          <w:rPr>
            <w:rStyle w:val="Hiperpovezava"/>
            <w:b/>
            <w:bCs/>
            <w:sz w:val="24"/>
          </w:rPr>
          <w:t>Modulo di iscrizione online</w:t>
        </w:r>
      </w:hyperlink>
    </w:p>
    <w:p w14:paraId="03958A96" w14:textId="77777777" w:rsidR="00B66FAE" w:rsidRPr="00C71974" w:rsidRDefault="00B66FAE" w:rsidP="00931D38">
      <w:pPr>
        <w:spacing w:line="276" w:lineRule="auto"/>
        <w:jc w:val="left"/>
        <w:rPr>
          <w:sz w:val="24"/>
        </w:rPr>
      </w:pPr>
    </w:p>
    <w:p w14:paraId="731657D6" w14:textId="6D9FADDF" w:rsidR="004D1482" w:rsidRPr="00C71974" w:rsidRDefault="004D1482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 xml:space="preserve">Il corso di formazione si terrà in lingua slovena. </w:t>
      </w:r>
      <w:r w:rsidR="00A13424" w:rsidRPr="00C71974">
        <w:rPr>
          <w:sz w:val="24"/>
        </w:rPr>
        <w:t xml:space="preserve">Corsi di formazione con lo stesso contenuto si terranno </w:t>
      </w:r>
      <w:r w:rsidR="00FA7242" w:rsidRPr="00C71974">
        <w:rPr>
          <w:sz w:val="24"/>
        </w:rPr>
        <w:t xml:space="preserve">separatamente </w:t>
      </w:r>
      <w:r w:rsidR="0072458C" w:rsidRPr="00C71974">
        <w:rPr>
          <w:sz w:val="24"/>
        </w:rPr>
        <w:t xml:space="preserve">anche in lingua italiana. </w:t>
      </w:r>
      <w:r w:rsidR="00151AF0" w:rsidRPr="00C71974">
        <w:rPr>
          <w:sz w:val="24"/>
        </w:rPr>
        <w:t xml:space="preserve">Le sedi e le date di questi corsi saranno </w:t>
      </w:r>
      <w:r w:rsidR="001B272A" w:rsidRPr="00C71974">
        <w:rPr>
          <w:sz w:val="24"/>
        </w:rPr>
        <w:t>disponibili a breve.</w:t>
      </w:r>
    </w:p>
    <w:p w14:paraId="1316743F" w14:textId="77777777" w:rsidR="0034635E" w:rsidRPr="00C71974" w:rsidRDefault="0034635E" w:rsidP="00931D38">
      <w:pPr>
        <w:spacing w:line="276" w:lineRule="auto"/>
        <w:jc w:val="left"/>
        <w:rPr>
          <w:sz w:val="24"/>
        </w:rPr>
      </w:pPr>
    </w:p>
    <w:p w14:paraId="083F60DA" w14:textId="37BC97B9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 xml:space="preserve">Per ulteriori informazioni siamo a vostra disposizione all'indirizzo </w:t>
      </w:r>
      <w:hyperlink r:id="rId12" w:history="1">
        <w:r w:rsidR="001E463B" w:rsidRPr="00C71974">
          <w:rPr>
            <w:rStyle w:val="Hiperpovezava"/>
            <w:sz w:val="24"/>
          </w:rPr>
          <w:t>info@dostopnovsem.org</w:t>
        </w:r>
      </w:hyperlink>
    </w:p>
    <w:p w14:paraId="027352C2" w14:textId="77777777" w:rsidR="003A7FEF" w:rsidRPr="00C71974" w:rsidRDefault="003A7FEF" w:rsidP="00931D38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>Saremo lieti della vostra partecipazione e collaborazione nella creazione di un ambiente digitale più accessibile.</w:t>
      </w:r>
    </w:p>
    <w:p w14:paraId="1059894F" w14:textId="77777777" w:rsidR="00390A48" w:rsidRPr="00C71974" w:rsidRDefault="00390A48" w:rsidP="001821C6">
      <w:pPr>
        <w:rPr>
          <w:rFonts w:cs="Open Sans"/>
          <w:b/>
          <w:sz w:val="21"/>
          <w:szCs w:val="22"/>
        </w:rPr>
      </w:pPr>
    </w:p>
    <w:p w14:paraId="6D25B063" w14:textId="77777777" w:rsidR="00691C68" w:rsidRPr="00C71974" w:rsidRDefault="00691C68" w:rsidP="001821C6">
      <w:pPr>
        <w:rPr>
          <w:rFonts w:cs="Open Sans"/>
          <w:b/>
          <w:sz w:val="21"/>
          <w:szCs w:val="22"/>
        </w:rPr>
      </w:pPr>
    </w:p>
    <w:p w14:paraId="7B7D5AA4" w14:textId="77777777" w:rsidR="0095695D" w:rsidRPr="00C71974" w:rsidRDefault="0095695D" w:rsidP="00993A83">
      <w:pPr>
        <w:jc w:val="center"/>
        <w:rPr>
          <w:rFonts w:cs="Open Sans"/>
          <w:b/>
          <w:sz w:val="21"/>
          <w:szCs w:val="22"/>
        </w:rPr>
      </w:pPr>
    </w:p>
    <w:p w14:paraId="130B4B08" w14:textId="1AF2487A" w:rsidR="00993A83" w:rsidRPr="00C71974" w:rsidRDefault="00993A83" w:rsidP="00993A83">
      <w:pPr>
        <w:jc w:val="center"/>
        <w:rPr>
          <w:rFonts w:cs="Open Sans"/>
          <w:b/>
          <w:iCs/>
          <w:color w:val="002060"/>
          <w:sz w:val="24"/>
        </w:rPr>
      </w:pPr>
      <w:r w:rsidRPr="00C71974">
        <w:rPr>
          <w:rFonts w:cs="Open Sans"/>
          <w:b/>
          <w:iCs/>
          <w:color w:val="002060"/>
          <w:sz w:val="24"/>
        </w:rPr>
        <w:t>Partner del progetto:</w:t>
      </w:r>
    </w:p>
    <w:p w14:paraId="473318FA" w14:textId="09771E43" w:rsidR="0095695D" w:rsidRPr="00C71974" w:rsidRDefault="007D473A" w:rsidP="007D473A">
      <w:pPr>
        <w:jc w:val="center"/>
        <w:rPr>
          <w:rFonts w:cs="Open Sans"/>
          <w:color w:val="595959" w:themeColor="text1" w:themeTint="A6"/>
          <w:sz w:val="16"/>
          <w:szCs w:val="16"/>
        </w:rPr>
      </w:pPr>
      <w:r w:rsidRPr="00C71974">
        <w:rPr>
          <w:rFonts w:cs="Open Sans"/>
          <w:b/>
          <w:noProof/>
          <w:lang w:val="sl-SI" w:eastAsia="sl-SI"/>
        </w:rPr>
        <w:drawing>
          <wp:inline distT="0" distB="0" distL="0" distR="0" wp14:anchorId="57DE8FB3" wp14:editId="5E7AF140">
            <wp:extent cx="5106035" cy="964565"/>
            <wp:effectExtent l="0" t="0" r="0" b="0"/>
            <wp:docPr id="1548964043" name="Graph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964043" name="Graphic 1548964043"/>
                    <pic:cNvPicPr/>
                  </pic:nvPicPr>
                  <pic:blipFill rotWithShape="1">
                    <a:blip r:embed="rId13">
                      <a:extLs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svg="http://schemas.microsoft.com/office/drawing/2016/SVG/main" r:embed="rId14"/>
                        </a:ext>
                      </a:extLst>
                    </a:blip>
                    <a:srcRect r="16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035" cy="964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E09904" w14:textId="00ABC618" w:rsidR="0095695D" w:rsidRPr="00C71974" w:rsidRDefault="00602632" w:rsidP="00602632">
      <w:pPr>
        <w:spacing w:line="240" w:lineRule="atLeast"/>
        <w:jc w:val="center"/>
        <w:rPr>
          <w:rFonts w:cs="Open Sans"/>
          <w:i/>
          <w:iCs/>
          <w:color w:val="auto"/>
          <w:sz w:val="16"/>
          <w:szCs w:val="16"/>
        </w:rPr>
      </w:pPr>
      <w:r w:rsidRPr="00C71974">
        <w:rPr>
          <w:rFonts w:cs="Open Sans"/>
          <w:i/>
          <w:iCs/>
          <w:color w:val="auto"/>
          <w:sz w:val="16"/>
          <w:szCs w:val="16"/>
        </w:rPr>
        <w:t xml:space="preserve">Il progetto </w:t>
      </w:r>
      <w:proofErr w:type="spellStart"/>
      <w:r w:rsidR="00BE0F86" w:rsidRPr="00C71974">
        <w:rPr>
          <w:rFonts w:cs="Open Sans"/>
          <w:i/>
          <w:iCs/>
          <w:color w:val="auto"/>
          <w:sz w:val="16"/>
          <w:szCs w:val="16"/>
        </w:rPr>
        <w:t>DigARegion</w:t>
      </w:r>
      <w:proofErr w:type="spellEnd"/>
      <w:r w:rsidR="00BE0F86" w:rsidRPr="00C71974">
        <w:rPr>
          <w:rFonts w:cs="Open Sans"/>
          <w:i/>
          <w:iCs/>
          <w:color w:val="auto"/>
          <w:sz w:val="16"/>
          <w:szCs w:val="16"/>
        </w:rPr>
        <w:t xml:space="preserve"> </w:t>
      </w:r>
      <w:r w:rsidRPr="00C71974">
        <w:rPr>
          <w:rFonts w:cs="Open Sans"/>
          <w:i/>
          <w:iCs/>
          <w:color w:val="auto"/>
          <w:sz w:val="16"/>
          <w:szCs w:val="16"/>
        </w:rPr>
        <w:t xml:space="preserve">è cofinanziato dall'Unione Europea nell'ambito del Programma </w:t>
      </w:r>
      <w:proofErr w:type="spellStart"/>
      <w:r w:rsidRPr="00C71974">
        <w:rPr>
          <w:rFonts w:cs="Open Sans"/>
          <w:i/>
          <w:iCs/>
          <w:color w:val="auto"/>
          <w:sz w:val="16"/>
          <w:szCs w:val="16"/>
        </w:rPr>
        <w:t>Interreg</w:t>
      </w:r>
      <w:proofErr w:type="spellEnd"/>
      <w:r w:rsidRPr="00C71974">
        <w:rPr>
          <w:rFonts w:cs="Open Sans"/>
          <w:i/>
          <w:iCs/>
          <w:color w:val="auto"/>
          <w:sz w:val="16"/>
          <w:szCs w:val="16"/>
        </w:rPr>
        <w:t xml:space="preserve"> VI-A Italia-Slovenia.</w:t>
      </w:r>
    </w:p>
    <w:p w14:paraId="52A2098C" w14:textId="5BE8A7F2" w:rsidR="007D473A" w:rsidRPr="00C71974" w:rsidRDefault="00C0174F" w:rsidP="007D473A">
      <w:pPr>
        <w:spacing w:line="240" w:lineRule="atLeast"/>
        <w:jc w:val="center"/>
        <w:rPr>
          <w:color w:val="002060"/>
        </w:rPr>
      </w:pPr>
      <w:hyperlink r:id="rId15" w:history="1">
        <w:r w:rsidR="00BE0F86" w:rsidRPr="00C71974">
          <w:rPr>
            <w:rStyle w:val="Hiperpovezava"/>
            <w:rFonts w:cs="Open Sans"/>
            <w:b/>
            <w:color w:val="002060"/>
            <w:szCs w:val="16"/>
          </w:rPr>
          <w:t>www.ita-slo.eu/digaregion</w:t>
        </w:r>
      </w:hyperlink>
    </w:p>
    <w:p w14:paraId="14C36ABB" w14:textId="77777777" w:rsidR="00F4272A" w:rsidRDefault="00F4272A">
      <w:pPr>
        <w:jc w:val="left"/>
        <w:rPr>
          <w:b/>
          <w:color w:val="002060"/>
          <w:sz w:val="32"/>
          <w:szCs w:val="32"/>
        </w:rPr>
      </w:pPr>
      <w:r>
        <w:rPr>
          <w:b/>
          <w:color w:val="002060"/>
          <w:sz w:val="32"/>
          <w:szCs w:val="32"/>
        </w:rPr>
        <w:br w:type="page"/>
      </w:r>
    </w:p>
    <w:p w14:paraId="45E6022C" w14:textId="32B2E9E3" w:rsidR="003A7FEF" w:rsidRPr="00C71974" w:rsidRDefault="003A7FEF" w:rsidP="00640C07">
      <w:pPr>
        <w:jc w:val="left"/>
        <w:rPr>
          <w:b/>
          <w:i/>
          <w:iCs/>
          <w:color w:val="002060"/>
          <w:sz w:val="32"/>
          <w:szCs w:val="32"/>
        </w:rPr>
      </w:pPr>
      <w:r w:rsidRPr="00C71974">
        <w:rPr>
          <w:b/>
          <w:color w:val="002060"/>
          <w:sz w:val="32"/>
          <w:szCs w:val="32"/>
        </w:rPr>
        <w:lastRenderedPageBreak/>
        <w:t>Possiamo aiutarvi</w:t>
      </w:r>
    </w:p>
    <w:p w14:paraId="298E1A99" w14:textId="77777777" w:rsidR="00E02A62" w:rsidRPr="00C71974" w:rsidRDefault="00E02A62" w:rsidP="006260A5">
      <w:pPr>
        <w:spacing w:line="276" w:lineRule="auto"/>
      </w:pPr>
    </w:p>
    <w:p w14:paraId="31EE5D91" w14:textId="77777777" w:rsidR="003A7FEF" w:rsidRPr="00C71974" w:rsidRDefault="003A7FEF" w:rsidP="006260A5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>La legislazione che stabilisce che i siti web e le applicazioni mobili devono essere accessibili in modo equo a tutti gli utenti è in vigore da diversi anni. Ciononostante, nella pratica ci imbattiamo ancora spesso in servizi digitali non accessibili. Molti di voi hanno già investito tempo e risorse finanziarie nell'aggiornamento dei siti web, ma i risultati spesso non raggiungono gli standard richiesti.</w:t>
      </w:r>
    </w:p>
    <w:p w14:paraId="20884A69" w14:textId="77777777" w:rsidR="003A7FEF" w:rsidRPr="00C71974" w:rsidRDefault="003A7FEF" w:rsidP="006260A5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 xml:space="preserve">Nell'ambito del progetto </w:t>
      </w:r>
      <w:proofErr w:type="spellStart"/>
      <w:r w:rsidRPr="00C71974">
        <w:rPr>
          <w:b/>
          <w:bCs/>
          <w:sz w:val="24"/>
        </w:rPr>
        <w:t>DigARegion</w:t>
      </w:r>
      <w:proofErr w:type="spellEnd"/>
      <w:r w:rsidRPr="00C71974">
        <w:rPr>
          <w:sz w:val="24"/>
        </w:rPr>
        <w:t>, desideriamo migliorare la situazione dell'accessibilità digitale e offrirvi un supporto professionale nel percorso verso un adempimento efficace e sostenibile dei requisiti. La formazione a cui vi invitiamo rappresenta il primo passo. Seguiranno corsi di formazione più avanzati, destinati sia ai vostri dipendenti che agli sviluppatori esterni.</w:t>
      </w:r>
    </w:p>
    <w:p w14:paraId="615397BA" w14:textId="77777777" w:rsidR="00403FBC" w:rsidRPr="00C71974" w:rsidRDefault="00403FBC" w:rsidP="006260A5">
      <w:pPr>
        <w:spacing w:line="276" w:lineRule="auto"/>
        <w:jc w:val="left"/>
        <w:rPr>
          <w:sz w:val="24"/>
        </w:rPr>
      </w:pPr>
    </w:p>
    <w:p w14:paraId="279B639B" w14:textId="77777777" w:rsidR="003A7FEF" w:rsidRPr="00C71974" w:rsidRDefault="003A7FEF" w:rsidP="006260A5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>Oltre ai corsi di formazione, è a vostra disposizione anche un centro di assistenza dove esperti di accessibilità digitale possono aiutarvi con:</w:t>
      </w:r>
    </w:p>
    <w:p w14:paraId="0F48F366" w14:textId="77777777" w:rsidR="003A7FEF" w:rsidRPr="00C71974" w:rsidRDefault="003A7FEF" w:rsidP="006260A5">
      <w:pPr>
        <w:numPr>
          <w:ilvl w:val="0"/>
          <w:numId w:val="2"/>
        </w:numPr>
        <w:spacing w:before="40" w:after="120" w:line="276" w:lineRule="auto"/>
        <w:jc w:val="left"/>
        <w:rPr>
          <w:sz w:val="24"/>
        </w:rPr>
      </w:pPr>
      <w:proofErr w:type="gramStart"/>
      <w:r w:rsidRPr="00C71974">
        <w:rPr>
          <w:sz w:val="24"/>
        </w:rPr>
        <w:t>revisione</w:t>
      </w:r>
      <w:proofErr w:type="gramEnd"/>
      <w:r w:rsidRPr="00C71974">
        <w:rPr>
          <w:sz w:val="24"/>
        </w:rPr>
        <w:t xml:space="preserve"> dei siti web,</w:t>
      </w:r>
    </w:p>
    <w:p w14:paraId="7CAE4B78" w14:textId="77777777" w:rsidR="003A7FEF" w:rsidRPr="00C71974" w:rsidRDefault="003A7FEF" w:rsidP="006260A5">
      <w:pPr>
        <w:numPr>
          <w:ilvl w:val="0"/>
          <w:numId w:val="2"/>
        </w:numPr>
        <w:spacing w:before="40" w:after="120" w:line="276" w:lineRule="auto"/>
        <w:jc w:val="left"/>
        <w:rPr>
          <w:sz w:val="24"/>
        </w:rPr>
      </w:pPr>
      <w:proofErr w:type="gramStart"/>
      <w:r w:rsidRPr="00C71974">
        <w:rPr>
          <w:sz w:val="24"/>
        </w:rPr>
        <w:t>definire</w:t>
      </w:r>
      <w:proofErr w:type="gramEnd"/>
      <w:r w:rsidRPr="00C71974">
        <w:rPr>
          <w:sz w:val="24"/>
        </w:rPr>
        <w:t xml:space="preserve"> le priorità,</w:t>
      </w:r>
    </w:p>
    <w:p w14:paraId="45923C5F" w14:textId="77777777" w:rsidR="003A7FEF" w:rsidRPr="00C71974" w:rsidRDefault="003A7FEF" w:rsidP="006260A5">
      <w:pPr>
        <w:numPr>
          <w:ilvl w:val="0"/>
          <w:numId w:val="2"/>
        </w:numPr>
        <w:spacing w:before="40" w:after="120" w:line="276" w:lineRule="auto"/>
        <w:jc w:val="left"/>
        <w:rPr>
          <w:sz w:val="24"/>
        </w:rPr>
      </w:pPr>
      <w:proofErr w:type="gramStart"/>
      <w:r w:rsidRPr="00C71974">
        <w:rPr>
          <w:sz w:val="24"/>
        </w:rPr>
        <w:t>ricerca</w:t>
      </w:r>
      <w:proofErr w:type="gramEnd"/>
      <w:r w:rsidRPr="00C71974">
        <w:rPr>
          <w:sz w:val="24"/>
        </w:rPr>
        <w:t xml:space="preserve"> di soluzioni adeguate per le non conformità riscontrate.</w:t>
      </w:r>
    </w:p>
    <w:p w14:paraId="1622D311" w14:textId="77777777" w:rsidR="003A7FEF" w:rsidRPr="00C71974" w:rsidRDefault="003A7FEF" w:rsidP="006260A5">
      <w:pPr>
        <w:spacing w:line="276" w:lineRule="auto"/>
        <w:jc w:val="left"/>
        <w:rPr>
          <w:sz w:val="24"/>
        </w:rPr>
      </w:pPr>
      <w:r w:rsidRPr="00C71974">
        <w:rPr>
          <w:sz w:val="24"/>
        </w:rPr>
        <w:t>In questo modo, i soggetti obbligati ottengono priorità chiare, supporto professionale nell'attuazione e una maggiore probabilità che i fondi investiti portino a una conformità effettiva e duratura ai requisiti di accessibilità digitale.</w:t>
      </w:r>
    </w:p>
    <w:p w14:paraId="20815173" w14:textId="77777777" w:rsidR="007D473A" w:rsidRPr="00C71974" w:rsidRDefault="007D473A" w:rsidP="003A7FEF">
      <w:pPr>
        <w:spacing w:line="240" w:lineRule="atLeast"/>
      </w:pPr>
    </w:p>
    <w:p w14:paraId="52BAEC3D" w14:textId="77777777" w:rsidR="003A7FEF" w:rsidRPr="00C71974" w:rsidRDefault="003A7FEF" w:rsidP="003A7FEF">
      <w:pPr>
        <w:spacing w:line="240" w:lineRule="atLeast"/>
      </w:pPr>
    </w:p>
    <w:p w14:paraId="51A61187" w14:textId="77777777" w:rsidR="00B66FAE" w:rsidRPr="00C71974" w:rsidRDefault="00B66FAE" w:rsidP="003A7FEF">
      <w:pPr>
        <w:spacing w:line="240" w:lineRule="atLeast"/>
      </w:pPr>
    </w:p>
    <w:p w14:paraId="42803F44" w14:textId="77777777" w:rsidR="00B66FAE" w:rsidRPr="00C71974" w:rsidRDefault="00B66FAE" w:rsidP="003A7FEF">
      <w:pPr>
        <w:spacing w:line="240" w:lineRule="atLeast"/>
      </w:pPr>
    </w:p>
    <w:p w14:paraId="463627E4" w14:textId="77777777" w:rsidR="00B66FAE" w:rsidRPr="00C71974" w:rsidRDefault="00B66FAE" w:rsidP="003A7FEF">
      <w:pPr>
        <w:spacing w:line="240" w:lineRule="atLeast"/>
      </w:pPr>
    </w:p>
    <w:p w14:paraId="2822DBD1" w14:textId="77777777" w:rsidR="00B66FAE" w:rsidRPr="00C71974" w:rsidRDefault="00B66FAE" w:rsidP="003A7FEF">
      <w:pPr>
        <w:spacing w:line="240" w:lineRule="atLeast"/>
      </w:pPr>
    </w:p>
    <w:p w14:paraId="5331739E" w14:textId="77777777" w:rsidR="005058C6" w:rsidRPr="00C71974" w:rsidRDefault="005058C6" w:rsidP="003A7FEF">
      <w:pPr>
        <w:spacing w:line="240" w:lineRule="atLeast"/>
      </w:pPr>
    </w:p>
    <w:p w14:paraId="2B2D5DC0" w14:textId="77777777" w:rsidR="005058C6" w:rsidRPr="00C71974" w:rsidRDefault="005058C6" w:rsidP="003A7FEF">
      <w:pPr>
        <w:spacing w:line="240" w:lineRule="atLeast"/>
      </w:pPr>
    </w:p>
    <w:p w14:paraId="5A8D1A93" w14:textId="77777777" w:rsidR="00E02A62" w:rsidRPr="00C71974" w:rsidRDefault="00E02A62" w:rsidP="003A7FEF">
      <w:pPr>
        <w:spacing w:line="240" w:lineRule="atLeast"/>
      </w:pPr>
    </w:p>
    <w:p w14:paraId="005D9895" w14:textId="77777777" w:rsidR="003A1310" w:rsidRPr="00C71974" w:rsidRDefault="003A1310" w:rsidP="003A7FEF">
      <w:pPr>
        <w:spacing w:line="240" w:lineRule="atLeast"/>
      </w:pPr>
    </w:p>
    <w:p w14:paraId="21B34441" w14:textId="77777777" w:rsidR="003A1310" w:rsidRPr="00C71974" w:rsidRDefault="003A1310" w:rsidP="003A7FEF">
      <w:pPr>
        <w:spacing w:line="240" w:lineRule="atLeast"/>
      </w:pPr>
    </w:p>
    <w:p w14:paraId="5DBDA4DC" w14:textId="77777777" w:rsidR="006260A5" w:rsidRPr="00C71974" w:rsidRDefault="006260A5" w:rsidP="003A7FEF">
      <w:pPr>
        <w:spacing w:line="240" w:lineRule="atLeast"/>
      </w:pPr>
    </w:p>
    <w:p w14:paraId="7241617A" w14:textId="77777777" w:rsidR="00E02A62" w:rsidRPr="00C71974" w:rsidRDefault="00E02A62" w:rsidP="003A7FEF">
      <w:pPr>
        <w:spacing w:line="240" w:lineRule="atLeast"/>
      </w:pPr>
    </w:p>
    <w:p w14:paraId="2F54BD5A" w14:textId="27F81B9A" w:rsidR="001C67B9" w:rsidRPr="00C71974" w:rsidRDefault="007D473A" w:rsidP="0093154A">
      <w:pPr>
        <w:jc w:val="left"/>
        <w:rPr>
          <w:rFonts w:cs="Open Sans"/>
          <w:i/>
          <w:iCs/>
        </w:rPr>
      </w:pPr>
      <w:r w:rsidRPr="00C71974">
        <w:rPr>
          <w:noProof/>
          <w:lang w:val="sl-SI" w:eastAsia="sl-SI"/>
        </w:rPr>
        <w:drawing>
          <wp:anchor distT="0" distB="0" distL="114300" distR="114300" simplePos="0" relativeHeight="251674624" behindDoc="1" locked="0" layoutInCell="1" allowOverlap="1" wp14:anchorId="6FDB4F44" wp14:editId="7447A9C0">
            <wp:simplePos x="0" y="0"/>
            <wp:positionH relativeFrom="page">
              <wp:align>center</wp:align>
            </wp:positionH>
            <wp:positionV relativeFrom="paragraph">
              <wp:posOffset>607400</wp:posOffset>
            </wp:positionV>
            <wp:extent cx="7685405" cy="2411730"/>
            <wp:effectExtent l="0" t="0" r="0" b="7620"/>
            <wp:wrapNone/>
            <wp:docPr id="210966493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664934" name="Immagine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5405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1974">
        <w:rPr>
          <w:rFonts w:cs="Open Sans"/>
          <w:i/>
          <w:iCs/>
        </w:rPr>
        <w:t xml:space="preserve">              </w:t>
      </w:r>
      <w:r w:rsidRPr="00C71974">
        <w:rPr>
          <w:noProof/>
          <w:lang w:val="sl-SI" w:eastAsia="sl-SI"/>
        </w:rPr>
        <mc:AlternateContent>
          <mc:Choice Requires="wpg">
            <w:drawing>
              <wp:inline distT="0" distB="0" distL="0" distR="0" wp14:anchorId="55864703" wp14:editId="135897AE">
                <wp:extent cx="5494020" cy="290830"/>
                <wp:effectExtent l="0" t="0" r="0" b="0"/>
                <wp:docPr id="1596176754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4020" cy="290830"/>
                          <a:chOff x="0" y="0"/>
                          <a:chExt cx="5494327" cy="290928"/>
                        </a:xfrm>
                      </wpg:grpSpPr>
                      <wpg:grpSp>
                        <wpg:cNvPr id="317070255" name="Group 14"/>
                        <wpg:cNvGrpSpPr/>
                        <wpg:grpSpPr>
                          <a:xfrm>
                            <a:off x="0" y="0"/>
                            <a:ext cx="1268081" cy="266065"/>
                            <a:chOff x="0" y="0"/>
                            <a:chExt cx="1268081" cy="266065"/>
                          </a:xfrm>
                        </wpg:grpSpPr>
                        <wps:wsp>
                          <wps:cNvPr id="196144998" name="object 11"/>
                          <wps:cNvSpPr txBox="1"/>
                          <wps:spPr>
                            <a:xfrm>
                              <a:off x="306637" y="60776"/>
                              <a:ext cx="961444" cy="12767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95455A6" w14:textId="77777777" w:rsidR="007D473A" w:rsidRDefault="007D473A" w:rsidP="007D473A">
                                <w:pPr>
                                  <w:spacing w:before="20"/>
                                  <w:ind w:left="14"/>
                                  <w:rPr>
                                    <w:rFonts w:eastAsia="Open Sans" w:cs="Open Sans"/>
                                    <w:color w:val="1D1D1B"/>
                                    <w:kern w:val="0"/>
                                    <w:sz w:val="14"/>
                                    <w:szCs w:val="14"/>
                                    <w:lang w:val="en-GB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  <w:lang w:val="en-GB"/>
                                  </w:rPr>
                                  <w:t xml:space="preserve">Facebook </w:t>
                                </w:r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@</w:t>
                                </w:r>
                                <w:proofErr w:type="spellStart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Digaregion</w:t>
                                </w:r>
                                <w:proofErr w:type="spellEnd"/>
                              </w:p>
                            </w:txbxContent>
                          </wps:txbx>
                          <wps:bodyPr vert="horz" wrap="square" lIns="0" tIns="12700" rIns="0" bIns="0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679810408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svg="http://schemas.microsoft.com/office/drawing/2016/SVG/main" r:embed="rId1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6065" cy="2660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792397239" name="Group 15"/>
                        <wpg:cNvGrpSpPr/>
                        <wpg:grpSpPr>
                          <a:xfrm>
                            <a:off x="1917202" y="13813"/>
                            <a:ext cx="1294495" cy="266065"/>
                            <a:chOff x="0" y="0"/>
                            <a:chExt cx="1294495" cy="266065"/>
                          </a:xfrm>
                        </wpg:grpSpPr>
                        <wps:wsp>
                          <wps:cNvPr id="389182102" name="object 13"/>
                          <wps:cNvSpPr txBox="1"/>
                          <wps:spPr>
                            <a:xfrm>
                              <a:off x="303840" y="60776"/>
                              <a:ext cx="990655" cy="12767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366B12C" w14:textId="77777777" w:rsidR="007D473A" w:rsidRDefault="007D473A" w:rsidP="007D473A">
                                <w:pPr>
                                  <w:spacing w:before="20"/>
                                  <w:ind w:left="14"/>
                                  <w:rPr>
                                    <w:rFonts w:eastAsia="Open Sans" w:cs="Open Sans"/>
                                    <w:color w:val="1D1D1B"/>
                                    <w:kern w:val="0"/>
                                    <w:sz w:val="14"/>
                                    <w:szCs w:val="14"/>
                                    <w14:ligatures w14:val="none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Instagram</w:t>
                                </w:r>
                                <w:proofErr w:type="spellEnd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 xml:space="preserve"> @</w:t>
                                </w:r>
                                <w:proofErr w:type="spellStart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digaregion</w:t>
                                </w:r>
                                <w:proofErr w:type="spellEnd"/>
                              </w:p>
                            </w:txbxContent>
                          </wps:txbx>
                          <wps:bodyPr vert="horz" wrap="square" lIns="0" tIns="12700" rIns="0" bIns="0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51435063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svg="http://schemas.microsoft.com/office/drawing/2016/SVG/main" r:embed="rId2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6065" cy="2660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26890579" name="Group 16"/>
                        <wpg:cNvGrpSpPr/>
                        <wpg:grpSpPr>
                          <a:xfrm>
                            <a:off x="3862028" y="24863"/>
                            <a:ext cx="1632299" cy="266065"/>
                            <a:chOff x="0" y="0"/>
                            <a:chExt cx="1632299" cy="266065"/>
                          </a:xfrm>
                        </wpg:grpSpPr>
                        <wps:wsp>
                          <wps:cNvPr id="520203624" name="object 17"/>
                          <wps:cNvSpPr txBox="1"/>
                          <wps:spPr>
                            <a:xfrm>
                              <a:off x="303805" y="60776"/>
                              <a:ext cx="1328494" cy="12767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5A7C617" w14:textId="77777777" w:rsidR="007D473A" w:rsidRDefault="007D473A" w:rsidP="007D473A">
                                <w:pPr>
                                  <w:spacing w:before="20"/>
                                  <w:ind w:left="14"/>
                                  <w:rPr>
                                    <w:rFonts w:eastAsia="Open Sans" w:cs="Open Sans"/>
                                    <w:color w:val="1D1D1B"/>
                                    <w:kern w:val="0"/>
                                    <w:sz w:val="14"/>
                                    <w:szCs w:val="14"/>
                                    <w14:ligatures w14:val="none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Youtube</w:t>
                                </w:r>
                                <w:proofErr w:type="spellEnd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 xml:space="preserve"> @</w:t>
                                </w:r>
                                <w:proofErr w:type="spellStart"/>
                                <w:r>
                                  <w:rPr>
                                    <w:rFonts w:eastAsia="Open Sans" w:cs="Open Sans"/>
                                    <w:color w:val="1D1D1B"/>
                                    <w:sz w:val="14"/>
                                    <w:szCs w:val="14"/>
                                  </w:rPr>
                                  <w:t>DigARegion_youtube</w:t>
                                </w:r>
                                <w:proofErr w:type="spellEnd"/>
                              </w:p>
                            </w:txbxContent>
                          </wps:txbx>
                          <wps:bodyPr vert="horz" wrap="square" lIns="0" tIns="12700" rIns="0" bIns="0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64370725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extLs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svg="http://schemas.microsoft.com/office/drawing/2016/SVG/main" r:embed="rId2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6065" cy="2660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5864703" id="Group 17" o:spid="_x0000_s1026" style="width:432.6pt;height:22.9pt;mso-position-horizontal-relative:char;mso-position-vertical-relative:line" coordsize="54943,29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">
                <v:group id="Group 14" o:spid="_x0000_s1027" style="position:absolute;width:12680;height:2660" coordsize="12680,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object 11" o:spid="_x0000_s1028" type="#_x0000_t202" style="position:absolute;left:3066;top:607;width:9614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qPLcUA&#10;AADiAAAADwAAAGRycy9kb3ducmV2LnhtbERPTUvDQBC9C/6HZQRvdtMSgondFtEK0puNeB6yYxLN&#10;zsbsNtn+e+cgeHy87+0+uUHNNIXes4H1KgNF3Hjbc2vgvX65uwcVIrLFwTMZuFCA/e76aouV9Qu/&#10;0XyKrZIQDhUa6GIcK61D05HDsPIjsXCffnIYBU6tthMuEu4GvcmyQjvsWRo6HOmpo+b7dHYGvuY6&#10;fSyXYlMe0zGvz4fn+edQG3N7kx4fQEVK8V/85361Mr8s1nlelrJZLgkGv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Oo8txQAAAOIAAAAPAAAAAAAAAAAAAAAAAJgCAABkcnMv&#10;ZG93bnJldi54bWxQSwUGAAAAAAQABAD1AAAAigMAAAAA&#10;" filled="f" stroked="f">
                    <v:textbox style="mso-fit-shape-to-text:t" inset="0,1pt,0,0">
                      <w:txbxContent>
                        <w:p w14:paraId="695455A6" w14:textId="77777777" w:rsidR="007D473A" w:rsidRDefault="007D473A" w:rsidP="007D473A">
                          <w:pPr>
                            <w:spacing w:before="20"/>
                            <w:ind w:left="14"/>
                            <w:rPr>
                              <w:rFonts w:eastAsia="Open Sans" w:cs="Open Sans"/>
                              <w:color w:val="1D1D1B"/>
                              <w:kern w:val="0"/>
                              <w:sz w:val="14"/>
                              <w:szCs w:val="14"/>
                              <w:lang w:val="en-GB"/>
                              <w14:ligatures w14:val="none"/>
                            </w:rPr>
                          </w:pPr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  <w:lang w:val="en-GB"/>
                            </w:rPr>
                            <w:t xml:space="preserve">Facebook </w:t>
                          </w:r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@</w:t>
                          </w:r>
                          <w:proofErr w:type="spellStart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Digaregion</w:t>
                          </w:r>
                          <w:proofErr w:type="spellEnd"/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3" o:spid="_x0000_s1029" type="#_x0000_t75" style="position:absolute;width:2660;height:2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">
                    <v:imagedata r:id="rId23" o:title=""/>
                    <v:path arrowok="t"/>
                  </v:shape>
                </v:group>
                <v:group id="Group 15" o:spid="_x0000_s1030" style="position:absolute;left:19172;top:138;width:12944;height:2660" coordsize="12944,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">
                  <v:shape id="object 13" o:spid="_x0000_s1031" type="#_x0000_t202" style="position:absolute;left:3038;top:607;width:9906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P/HcoA&#10;AADiAAAADwAAAGRycy9kb3ducmV2LnhtbESPQUvDQBSE70L/w/IEb3aTKCWN3ZaiFaS3NuL5kX1N&#10;UrNvY3abbP+9KxQ8DjPzDbPaBNOJkQbXWlaQzhMQxJXVLdcKPsv3xxyE88gaO8uk4EoONuvZ3QoL&#10;bSc+0Hj0tYgQdgUqaLzvCyld1ZBBN7c9cfROdjDooxxqqQecItx0MkuShTTYclxosKfXhqrv48Uo&#10;OI9l+Jqui2y5D/vn8rJ7G392pVIP92H7AsJT8P/hW/tDK3jKl2mepUkGf5fiHZDrX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LyT/x3KAAAA4gAAAA8AAAAAAAAAAAAAAAAAmAIA&#10;AGRycy9kb3ducmV2LnhtbFBLBQYAAAAABAAEAPUAAACPAwAAAAA=&#10;" filled="f" stroked="f">
                    <v:textbox style="mso-fit-shape-to-text:t" inset="0,1pt,0,0">
                      <w:txbxContent>
                        <w:p w14:paraId="6366B12C" w14:textId="77777777" w:rsidR="007D473A" w:rsidRDefault="007D473A" w:rsidP="007D473A">
                          <w:pPr>
                            <w:spacing w:before="20"/>
                            <w:ind w:left="14"/>
                            <w:rPr>
                              <w:rFonts w:eastAsia="Open Sans" w:cs="Open Sans"/>
                              <w:color w:val="1D1D1B"/>
                              <w:kern w:val="0"/>
                              <w:sz w:val="14"/>
                              <w:szCs w:val="14"/>
                              <w14:ligatures w14:val="none"/>
                            </w:rPr>
                          </w:pPr>
                          <w:proofErr w:type="spellStart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Instagram</w:t>
                          </w:r>
                          <w:proofErr w:type="spellEnd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 xml:space="preserve"> @</w:t>
                          </w:r>
                          <w:proofErr w:type="spellStart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digaregion</w:t>
                          </w:r>
                          <w:proofErr w:type="spellEnd"/>
                        </w:p>
                      </w:txbxContent>
                    </v:textbox>
                  </v:shape>
                  <v:shape id="Graphic 13" o:spid="_x0000_s1032" type="#_x0000_t75" style="position:absolute;width:2660;height:2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iMy7JAAAA4QAAAA8AAABkcnMvZG93bnJldi54bWxEj09rwkAUxO+FfoflFbzVTfwTNLpKEZTi&#10;ramHHl+zr0lw922aXU389l2h4HGYmd8w6+1gjbhS5xvHCtJxAoK4dLrhSsHpc/+6AOEDskbjmBTc&#10;yMN28/y0xly7nj/oWoRKRAj7HBXUIbS5lL6syaIfu5Y4ej+usxii7CqpO+wj3Bo5SZJMWmw4LtTY&#10;0q6m8lxcrIKjOV2Wy+E3LPrisJt9faeYmb1So5fhbQUi0BAe4f/2u1YwT2fTeZJN4f4ovgG5+QM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rCIzLskAAADhAAAADwAAAAAAAAAA&#10;AAAAAACfAgAAZHJzL2Rvd25yZXYueG1sUEsFBgAAAAAEAAQA9wAAAJUDAAAAAA==&#10;">
                    <v:imagedata r:id="rId24" o:title=""/>
                    <v:path arrowok="t"/>
                  </v:shape>
                </v:group>
                <v:group id="Group 16" o:spid="_x0000_s1033" style="position:absolute;left:38620;top:248;width:16323;height:2661" coordsize="16322,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IDi20bL&#10;AAAA4gAAAA8AAAAAAAAAAAAAAAAAqgIAAGRycy9kb3ducmV2LnhtbFBLBQYAAAAABAAEAPoAAACi&#10;AwAAAAA=&#10;">
                  <v:shape id="object 17" o:spid="_x0000_s1034" type="#_x0000_t202" style="position:absolute;left:3038;top:607;width:13284;height:1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Ub8kA&#10;AADiAAAADwAAAGRycy9kb3ducmV2LnhtbESPQUvEMBSE74L/ITzBm5sY16J1s4voCrI3t+L50Tzb&#10;avNSm2yb/fdGEPY4zMw3zGqTXC8mGkPn2cD1QoEgrr3tuDHwXr1c3YEIEdli75kMHCnAZn1+tsLS&#10;+pnfaNrHRmQIhxINtDEOpZShbslhWPiBOHuffnQYsxwbaUecM9z1UitVSIcd54UWB3pqqf7eH5yB&#10;r6lKH/Ox0Pe7tFtWh+3z9LOtjLm8SI8PICKleAr/t1+tgVuttLop9BL+LuU7IN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KgUb8kAAADiAAAADwAAAAAAAAAAAAAAAACYAgAA&#10;ZHJzL2Rvd25yZXYueG1sUEsFBgAAAAAEAAQA9QAAAI4DAAAAAA==&#10;" filled="f" stroked="f">
                    <v:textbox style="mso-fit-shape-to-text:t" inset="0,1pt,0,0">
                      <w:txbxContent>
                        <w:p w14:paraId="75A7C617" w14:textId="77777777" w:rsidR="007D473A" w:rsidRDefault="007D473A" w:rsidP="007D473A">
                          <w:pPr>
                            <w:spacing w:before="20"/>
                            <w:ind w:left="14"/>
                            <w:rPr>
                              <w:rFonts w:eastAsia="Open Sans" w:cs="Open Sans"/>
                              <w:color w:val="1D1D1B"/>
                              <w:kern w:val="0"/>
                              <w:sz w:val="14"/>
                              <w:szCs w:val="14"/>
                              <w14:ligatures w14:val="none"/>
                            </w:rPr>
                          </w:pPr>
                          <w:proofErr w:type="spellStart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Youtube</w:t>
                          </w:r>
                          <w:proofErr w:type="spellEnd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 xml:space="preserve"> @</w:t>
                          </w:r>
                          <w:proofErr w:type="spellStart"/>
                          <w:r>
                            <w:rPr>
                              <w:rFonts w:eastAsia="Open Sans" w:cs="Open Sans"/>
                              <w:color w:val="1D1D1B"/>
                              <w:sz w:val="14"/>
                              <w:szCs w:val="14"/>
                            </w:rPr>
                            <w:t>DigARegion_youtube</w:t>
                          </w:r>
                          <w:proofErr w:type="spellEnd"/>
                        </w:p>
                      </w:txbxContent>
                    </v:textbox>
                  </v:shape>
                  <v:shape id="Graphic 13" o:spid="_x0000_s1035" type="#_x0000_t75" style="position:absolute;width:2660;height:2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">
                    <v:imagedata r:id="rId25" o:title=""/>
                    <v:path arrowok="t"/>
                  </v:shape>
                </v:group>
                <w10:anchorlock/>
              </v:group>
            </w:pict>
          </mc:Fallback>
        </mc:AlternateContent>
      </w:r>
    </w:p>
    <w:sectPr w:rsidR="001C67B9" w:rsidRPr="00C71974" w:rsidSect="00A8160C">
      <w:headerReference w:type="default" r:id="rId26"/>
      <w:footerReference w:type="even" r:id="rId27"/>
      <w:footerReference w:type="default" r:id="rId28"/>
      <w:pgSz w:w="11906" w:h="16838"/>
      <w:pgMar w:top="2268" w:right="1134" w:bottom="1134" w:left="1134" w:header="709" w:footer="7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0E0700" w14:textId="77777777" w:rsidR="00C0174F" w:rsidRDefault="00C0174F" w:rsidP="00A37662">
      <w:r>
        <w:separator/>
      </w:r>
    </w:p>
  </w:endnote>
  <w:endnote w:type="continuationSeparator" w:id="0">
    <w:p w14:paraId="352BCC98" w14:textId="77777777" w:rsidR="00C0174F" w:rsidRDefault="00C0174F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tevilkastrani"/>
      </w:rPr>
      <w:id w:val="-1348096183"/>
      <w:docPartObj>
        <w:docPartGallery w:val="Page Numbers (Bottom of Page)"/>
        <w:docPartUnique/>
      </w:docPartObj>
    </w:sdtPr>
    <w:sdtEndPr>
      <w:rPr>
        <w:rStyle w:val="tevilkastrani"/>
      </w:rPr>
    </w:sdtEndPr>
    <w:sdtContent>
      <w:p w14:paraId="426BC306" w14:textId="77777777" w:rsidR="001C67B9" w:rsidRDefault="001C67B9" w:rsidP="00AA0DD3">
        <w:pPr>
          <w:pStyle w:val="Noga"/>
          <w:framePr w:wrap="none" w:vAnchor="text" w:hAnchor="margin" w:xAlign="right" w:y="1"/>
          <w:rPr>
            <w:rStyle w:val="tevilkastrani"/>
          </w:rPr>
        </w:pPr>
        <w:r>
          <w:rPr>
            <w:rStyle w:val="tevilkastrani"/>
          </w:rPr>
          <w:fldChar w:fldCharType="begin"/>
        </w:r>
        <w:r>
          <w:rPr>
            <w:rStyle w:val="tevilkastrani"/>
          </w:rPr>
          <w:instrText xml:space="preserve"> PAGE </w:instrText>
        </w:r>
        <w:r>
          <w:rPr>
            <w:rStyle w:val="tevilkastrani"/>
          </w:rPr>
          <w:fldChar w:fldCharType="end"/>
        </w:r>
      </w:p>
    </w:sdtContent>
  </w:sdt>
  <w:p w14:paraId="3B2584BD" w14:textId="77777777" w:rsidR="001C67B9" w:rsidRDefault="001C67B9" w:rsidP="001C67B9">
    <w:pPr>
      <w:pStyle w:val="Nog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74E37B" w14:textId="77777777" w:rsidR="001C67B9" w:rsidRDefault="001C67B9" w:rsidP="001C67B9">
    <w:pPr>
      <w:pStyle w:val="Nog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697C83" w14:textId="77777777" w:rsidR="00C0174F" w:rsidRDefault="00C0174F" w:rsidP="00A37662">
      <w:r>
        <w:separator/>
      </w:r>
    </w:p>
  </w:footnote>
  <w:footnote w:type="continuationSeparator" w:id="0">
    <w:p w14:paraId="3B1D490F" w14:textId="77777777" w:rsidR="00C0174F" w:rsidRDefault="00C0174F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FE9467" w14:textId="14EDB12C" w:rsidR="003551FB" w:rsidRPr="00502BDB" w:rsidRDefault="003551FB" w:rsidP="003551FB">
    <w:pPr>
      <w:pStyle w:val="Glava"/>
      <w:tabs>
        <w:tab w:val="left" w:pos="5383"/>
      </w:tabs>
      <w:jc w:val="center"/>
    </w:pPr>
    <w:bookmarkStart w:id="1" w:name="_Hlk188964515"/>
    <w:bookmarkStart w:id="2" w:name="_Hlk188964516"/>
    <w:bookmarkStart w:id="3" w:name="_Hlk188965510"/>
    <w:bookmarkStart w:id="4" w:name="_Hlk188965511"/>
    <w:r>
      <w:rPr>
        <w:noProof/>
        <w:lang w:val="sl-SI" w:eastAsia="sl-SI"/>
      </w:rPr>
      <w:drawing>
        <wp:anchor distT="0" distB="0" distL="114300" distR="114300" simplePos="0" relativeHeight="251660288" behindDoc="0" locked="0" layoutInCell="1" allowOverlap="1" wp14:anchorId="1E179424" wp14:editId="7DB29BD4">
          <wp:simplePos x="0" y="0"/>
          <wp:positionH relativeFrom="margin">
            <wp:align>left</wp:align>
          </wp:positionH>
          <wp:positionV relativeFrom="paragraph">
            <wp:posOffset>-211273</wp:posOffset>
          </wp:positionV>
          <wp:extent cx="2652395" cy="947420"/>
          <wp:effectExtent l="0" t="0" r="0" b="5080"/>
          <wp:wrapNone/>
          <wp:docPr id="9" name="Immagine 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52395" cy="9474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r>
      <w:tab/>
    </w:r>
    <w:r>
      <w:tab/>
    </w:r>
    <w:bookmarkEnd w:id="1"/>
    <w:bookmarkEnd w:id="2"/>
    <w:bookmarkEnd w:id="3"/>
    <w:bookmarkEnd w:id="4"/>
  </w:p>
  <w:p w14:paraId="17DC56EF" w14:textId="5AD5B7BC" w:rsidR="00A37662" w:rsidRPr="003551FB" w:rsidRDefault="00A37662" w:rsidP="003551FB">
    <w:pPr>
      <w:pStyle w:val="Glav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8F1FC5"/>
    <w:multiLevelType w:val="multilevel"/>
    <w:tmpl w:val="004EFF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3023AB3"/>
    <w:multiLevelType w:val="multilevel"/>
    <w:tmpl w:val="6E66B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1697"/>
    <w:rsid w:val="000006B1"/>
    <w:rsid w:val="000024A0"/>
    <w:rsid w:val="00002C84"/>
    <w:rsid w:val="0001283F"/>
    <w:rsid w:val="0003055D"/>
    <w:rsid w:val="000712B6"/>
    <w:rsid w:val="000C5F62"/>
    <w:rsid w:val="000F1A84"/>
    <w:rsid w:val="00125A80"/>
    <w:rsid w:val="00125BEF"/>
    <w:rsid w:val="0013123D"/>
    <w:rsid w:val="00132989"/>
    <w:rsid w:val="001514EF"/>
    <w:rsid w:val="00151AF0"/>
    <w:rsid w:val="00152364"/>
    <w:rsid w:val="001523C5"/>
    <w:rsid w:val="00156CE0"/>
    <w:rsid w:val="00177C73"/>
    <w:rsid w:val="001821C6"/>
    <w:rsid w:val="0019239F"/>
    <w:rsid w:val="00196A94"/>
    <w:rsid w:val="001B272A"/>
    <w:rsid w:val="001C67B9"/>
    <w:rsid w:val="001D28B5"/>
    <w:rsid w:val="001E463B"/>
    <w:rsid w:val="001F3594"/>
    <w:rsid w:val="002404CC"/>
    <w:rsid w:val="00240D85"/>
    <w:rsid w:val="002B36A3"/>
    <w:rsid w:val="002C79C5"/>
    <w:rsid w:val="00331697"/>
    <w:rsid w:val="00340333"/>
    <w:rsid w:val="0034635E"/>
    <w:rsid w:val="003551FB"/>
    <w:rsid w:val="00374853"/>
    <w:rsid w:val="0038609C"/>
    <w:rsid w:val="00390A48"/>
    <w:rsid w:val="003A1310"/>
    <w:rsid w:val="003A7FEF"/>
    <w:rsid w:val="003D2171"/>
    <w:rsid w:val="003D4007"/>
    <w:rsid w:val="003E4A9C"/>
    <w:rsid w:val="003F73A7"/>
    <w:rsid w:val="00402A8F"/>
    <w:rsid w:val="00403FBC"/>
    <w:rsid w:val="00420457"/>
    <w:rsid w:val="00427E02"/>
    <w:rsid w:val="00441B22"/>
    <w:rsid w:val="00454519"/>
    <w:rsid w:val="00497BD6"/>
    <w:rsid w:val="004B3C75"/>
    <w:rsid w:val="004D1482"/>
    <w:rsid w:val="004D222D"/>
    <w:rsid w:val="004D50FF"/>
    <w:rsid w:val="005058C6"/>
    <w:rsid w:val="005361D3"/>
    <w:rsid w:val="00563ACA"/>
    <w:rsid w:val="00577A45"/>
    <w:rsid w:val="005913DF"/>
    <w:rsid w:val="005B5E63"/>
    <w:rsid w:val="005E710E"/>
    <w:rsid w:val="00602632"/>
    <w:rsid w:val="006260A5"/>
    <w:rsid w:val="0062727C"/>
    <w:rsid w:val="00635BFD"/>
    <w:rsid w:val="00640C07"/>
    <w:rsid w:val="00672442"/>
    <w:rsid w:val="00677EF5"/>
    <w:rsid w:val="00691C68"/>
    <w:rsid w:val="006A7B19"/>
    <w:rsid w:val="0072458C"/>
    <w:rsid w:val="00774460"/>
    <w:rsid w:val="007B0A89"/>
    <w:rsid w:val="007C7836"/>
    <w:rsid w:val="007D473A"/>
    <w:rsid w:val="00811FD8"/>
    <w:rsid w:val="00821F1E"/>
    <w:rsid w:val="00824AB6"/>
    <w:rsid w:val="008324AC"/>
    <w:rsid w:val="00866EDC"/>
    <w:rsid w:val="008927A0"/>
    <w:rsid w:val="008E7E7F"/>
    <w:rsid w:val="008F0919"/>
    <w:rsid w:val="0093154A"/>
    <w:rsid w:val="00931D38"/>
    <w:rsid w:val="0095695D"/>
    <w:rsid w:val="0096498C"/>
    <w:rsid w:val="00993A83"/>
    <w:rsid w:val="00997088"/>
    <w:rsid w:val="009B1EF0"/>
    <w:rsid w:val="009B20E6"/>
    <w:rsid w:val="009E5EC3"/>
    <w:rsid w:val="009F2F8A"/>
    <w:rsid w:val="00A13424"/>
    <w:rsid w:val="00A3747C"/>
    <w:rsid w:val="00A37662"/>
    <w:rsid w:val="00A57693"/>
    <w:rsid w:val="00A8160C"/>
    <w:rsid w:val="00AA79C5"/>
    <w:rsid w:val="00AE6A4F"/>
    <w:rsid w:val="00AF1BA1"/>
    <w:rsid w:val="00B13491"/>
    <w:rsid w:val="00B14067"/>
    <w:rsid w:val="00B62E1F"/>
    <w:rsid w:val="00B66FAE"/>
    <w:rsid w:val="00B70E1E"/>
    <w:rsid w:val="00BE0F86"/>
    <w:rsid w:val="00C0174F"/>
    <w:rsid w:val="00C06029"/>
    <w:rsid w:val="00C35D64"/>
    <w:rsid w:val="00C41B75"/>
    <w:rsid w:val="00C56503"/>
    <w:rsid w:val="00C61A7D"/>
    <w:rsid w:val="00C71974"/>
    <w:rsid w:val="00C71DF7"/>
    <w:rsid w:val="00C73A89"/>
    <w:rsid w:val="00C96740"/>
    <w:rsid w:val="00CA0882"/>
    <w:rsid w:val="00CA77CF"/>
    <w:rsid w:val="00CC0A47"/>
    <w:rsid w:val="00CE261A"/>
    <w:rsid w:val="00CF46CF"/>
    <w:rsid w:val="00CF5C33"/>
    <w:rsid w:val="00D102C2"/>
    <w:rsid w:val="00D261F3"/>
    <w:rsid w:val="00D401E4"/>
    <w:rsid w:val="00D734EB"/>
    <w:rsid w:val="00D963A0"/>
    <w:rsid w:val="00DD541B"/>
    <w:rsid w:val="00DE18FF"/>
    <w:rsid w:val="00E02A62"/>
    <w:rsid w:val="00E0410E"/>
    <w:rsid w:val="00E05EAC"/>
    <w:rsid w:val="00E13310"/>
    <w:rsid w:val="00E37E23"/>
    <w:rsid w:val="00E609EB"/>
    <w:rsid w:val="00E66154"/>
    <w:rsid w:val="00E77A48"/>
    <w:rsid w:val="00EB1990"/>
    <w:rsid w:val="00EC3179"/>
    <w:rsid w:val="00EE059A"/>
    <w:rsid w:val="00F4272A"/>
    <w:rsid w:val="00F6343C"/>
    <w:rsid w:val="00F7430F"/>
    <w:rsid w:val="00F74708"/>
    <w:rsid w:val="00F8216F"/>
    <w:rsid w:val="00F836FD"/>
    <w:rsid w:val="00FA5AC7"/>
    <w:rsid w:val="00FA7242"/>
    <w:rsid w:val="00FD0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6CBACD"/>
  <w15:chartTrackingRefBased/>
  <w15:docId w15:val="{AB4AD041-B9F1-4AAF-BAD5-DEF118FEB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Naslov1">
    <w:name w:val="heading 1"/>
    <w:basedOn w:val="Navaden"/>
    <w:next w:val="Navaden"/>
    <w:link w:val="Naslov1Znak"/>
    <w:uiPriority w:val="9"/>
    <w:qFormat/>
    <w:rsid w:val="003A7FEF"/>
    <w:pPr>
      <w:spacing w:line="240" w:lineRule="atLeast"/>
      <w:jc w:val="left"/>
      <w:outlineLvl w:val="0"/>
    </w:pPr>
    <w:rPr>
      <w:rFonts w:cs="Open Sans"/>
      <w:b/>
      <w:i/>
      <w:iCs/>
      <w:color w:val="1E3D86"/>
      <w:sz w:val="52"/>
      <w:szCs w:val="20"/>
      <w:lang w:val="de-DE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162C64" w:themeColor="accent1" w:themeShade="BF"/>
      <w:sz w:val="28"/>
      <w:szCs w:val="28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62C64" w:themeColor="accent1" w:themeShade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162C64" w:themeColor="accent1" w:themeShade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table" w:customStyle="1" w:styleId="INAPPtable">
    <w:name w:val="INAPP_table"/>
    <w:basedOn w:val="Tabelaseznam3poudarek1"/>
    <w:uiPriority w:val="99"/>
    <w:rsid w:val="000F1A84"/>
    <w:rPr>
      <w:rFonts w:ascii="Calibri" w:eastAsia="Calibri" w:hAnsi="Calibri" w:cs="Times New Roman"/>
      <w:kern w:val="0"/>
      <w:sz w:val="22"/>
      <w:szCs w:val="20"/>
      <w:lang w:val="sl-SI"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1E3C87" w:themeFill="accent1"/>
      </w:tcPr>
    </w:tblStylePr>
    <w:tblStylePr w:type="lastRow">
      <w:rPr>
        <w:b/>
        <w:bCs/>
      </w:rPr>
      <w:tblPr/>
      <w:tcPr>
        <w:tcBorders>
          <w:top w:val="double" w:sz="4" w:space="0" w:color="1E3C87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3C87" w:themeColor="accent1"/>
          <w:right w:val="single" w:sz="4" w:space="0" w:color="1E3C87" w:themeColor="accent1"/>
        </w:tcBorders>
      </w:tcPr>
    </w:tblStylePr>
    <w:tblStylePr w:type="band1Horz">
      <w:tblPr/>
      <w:tcPr>
        <w:tcBorders>
          <w:top w:val="single" w:sz="4" w:space="0" w:color="1E3C87" w:themeColor="accent1"/>
          <w:bottom w:val="single" w:sz="4" w:space="0" w:color="1E3C87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3C87" w:themeColor="accent1"/>
          <w:left w:val="nil"/>
        </w:tcBorders>
      </w:tcPr>
    </w:tblStylePr>
    <w:tblStylePr w:type="swCell">
      <w:tblPr/>
      <w:tcPr>
        <w:tcBorders>
          <w:top w:val="double" w:sz="4" w:space="0" w:color="1E3C87" w:themeColor="accent1"/>
          <w:right w:val="nil"/>
        </w:tcBorders>
      </w:tcPr>
    </w:tblStylePr>
  </w:style>
  <w:style w:type="table" w:styleId="Tabelaseznam3poudarek1">
    <w:name w:val="List Table 3 Accent 1"/>
    <w:basedOn w:val="Navadnatabela"/>
    <w:uiPriority w:val="48"/>
    <w:rsid w:val="000F1A84"/>
    <w:tblPr>
      <w:tblStyleRowBandSize w:val="1"/>
      <w:tblStyleColBandSize w:val="1"/>
      <w:tblBorders>
        <w:top w:val="single" w:sz="4" w:space="0" w:color="1E3C87" w:themeColor="accent1"/>
        <w:left w:val="single" w:sz="4" w:space="0" w:color="1E3C87" w:themeColor="accent1"/>
        <w:bottom w:val="single" w:sz="4" w:space="0" w:color="1E3C87" w:themeColor="accent1"/>
        <w:right w:val="single" w:sz="4" w:space="0" w:color="1E3C87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3C87" w:themeFill="accent1"/>
      </w:tcPr>
    </w:tblStylePr>
    <w:tblStylePr w:type="lastRow">
      <w:rPr>
        <w:b/>
        <w:bCs/>
      </w:rPr>
      <w:tblPr/>
      <w:tcPr>
        <w:tcBorders>
          <w:top w:val="double" w:sz="4" w:space="0" w:color="1E3C87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3C87" w:themeColor="accent1"/>
          <w:right w:val="single" w:sz="4" w:space="0" w:color="1E3C87" w:themeColor="accent1"/>
        </w:tcBorders>
      </w:tcPr>
    </w:tblStylePr>
    <w:tblStylePr w:type="band1Horz">
      <w:tblPr/>
      <w:tcPr>
        <w:tcBorders>
          <w:top w:val="single" w:sz="4" w:space="0" w:color="1E3C87" w:themeColor="accent1"/>
          <w:bottom w:val="single" w:sz="4" w:space="0" w:color="1E3C87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3C87" w:themeColor="accent1"/>
          <w:left w:val="nil"/>
        </w:tcBorders>
      </w:tcPr>
    </w:tblStylePr>
    <w:tblStylePr w:type="swCell">
      <w:tblPr/>
      <w:tcPr>
        <w:tcBorders>
          <w:top w:val="double" w:sz="4" w:space="0" w:color="1E3C87" w:themeColor="accent1"/>
          <w:right w:val="nil"/>
        </w:tcBorders>
      </w:tcPr>
    </w:tblStylePr>
  </w:style>
  <w:style w:type="character" w:customStyle="1" w:styleId="Naslov1Znak">
    <w:name w:val="Naslov 1 Znak"/>
    <w:basedOn w:val="Privzetapisavaodstavka"/>
    <w:link w:val="Naslov1"/>
    <w:uiPriority w:val="9"/>
    <w:rsid w:val="003A7FEF"/>
    <w:rPr>
      <w:rFonts w:ascii="Open Sans" w:hAnsi="Open Sans" w:cs="Open Sans"/>
      <w:b/>
      <w:i/>
      <w:iCs/>
      <w:color w:val="1E3D86"/>
      <w:sz w:val="52"/>
      <w:szCs w:val="20"/>
      <w:lang w:val="de-DE"/>
    </w:rPr>
  </w:style>
  <w:style w:type="character" w:customStyle="1" w:styleId="Naslov2Znak">
    <w:name w:val="Naslov 2 Znak"/>
    <w:basedOn w:val="Privzetapisavaodstavka"/>
    <w:link w:val="Naslov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A37662"/>
    <w:rPr>
      <w:rFonts w:eastAsiaTheme="majorEastAsia" w:cstheme="majorBidi"/>
      <w:color w:val="162C64" w:themeColor="accent1" w:themeShade="BF"/>
      <w:sz w:val="28"/>
      <w:szCs w:val="28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A37662"/>
    <w:rPr>
      <w:rFonts w:eastAsiaTheme="majorEastAsia" w:cstheme="majorBidi"/>
      <w:i/>
      <w:iCs/>
      <w:color w:val="162C64" w:themeColor="accent1" w:themeShade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A37662"/>
    <w:rPr>
      <w:rFonts w:eastAsiaTheme="majorEastAsia" w:cstheme="majorBidi"/>
      <w:color w:val="162C64" w:themeColor="accent1" w:themeShade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Naslov">
    <w:name w:val="Title"/>
    <w:aliases w:val="Titolo cover"/>
    <w:basedOn w:val="Navaden"/>
    <w:next w:val="Navaden"/>
    <w:link w:val="NaslovZnak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NaslovZnak">
    <w:name w:val="Naslov Znak"/>
    <w:aliases w:val="Titolo cover Znak"/>
    <w:basedOn w:val="Privzetapisavaodstavka"/>
    <w:link w:val="Naslov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Znak">
    <w:name w:val="Podnaslov Znak"/>
    <w:basedOn w:val="Privzetapisavaodstavka"/>
    <w:link w:val="Podnaslov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avaden"/>
    <w:next w:val="Navaden"/>
    <w:link w:val="CitatZnak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tZnak">
    <w:name w:val="Citat Znak"/>
    <w:basedOn w:val="Privzetapisavaodstavka"/>
    <w:link w:val="Citat"/>
    <w:uiPriority w:val="29"/>
    <w:rsid w:val="00A37662"/>
    <w:rPr>
      <w:i/>
      <w:iCs/>
      <w:color w:val="404040" w:themeColor="text1" w:themeTint="BF"/>
    </w:rPr>
  </w:style>
  <w:style w:type="paragraph" w:styleId="Odstavekseznama">
    <w:name w:val="List Paragraph"/>
    <w:basedOn w:val="Navaden"/>
    <w:uiPriority w:val="34"/>
    <w:qFormat/>
    <w:rsid w:val="00A37662"/>
    <w:pPr>
      <w:ind w:left="720"/>
      <w:contextualSpacing/>
    </w:pPr>
  </w:style>
  <w:style w:type="character" w:styleId="Intenzivenpoudarek">
    <w:name w:val="Intense Emphasis"/>
    <w:basedOn w:val="Privzetapisavaodstavka"/>
    <w:uiPriority w:val="21"/>
    <w:qFormat/>
    <w:rsid w:val="00A37662"/>
    <w:rPr>
      <w:i/>
      <w:iCs/>
      <w:color w:val="162C64" w:themeColor="accent1" w:themeShade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A37662"/>
    <w:pPr>
      <w:pBdr>
        <w:top w:val="single" w:sz="4" w:space="10" w:color="162C64" w:themeColor="accent1" w:themeShade="BF"/>
        <w:bottom w:val="single" w:sz="4" w:space="10" w:color="162C64" w:themeColor="accent1" w:themeShade="BF"/>
      </w:pBdr>
      <w:spacing w:before="360" w:after="360"/>
      <w:ind w:left="864" w:right="864"/>
      <w:jc w:val="center"/>
    </w:pPr>
    <w:rPr>
      <w:i/>
      <w:iCs/>
      <w:color w:val="162C64" w:themeColor="accent1" w:themeShade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A37662"/>
    <w:rPr>
      <w:i/>
      <w:iCs/>
      <w:color w:val="162C64" w:themeColor="accent1" w:themeShade="BF"/>
    </w:rPr>
  </w:style>
  <w:style w:type="character" w:styleId="Intenzivensklic">
    <w:name w:val="Intense Reference"/>
    <w:basedOn w:val="Privzetapisavaodstavka"/>
    <w:uiPriority w:val="32"/>
    <w:qFormat/>
    <w:rsid w:val="00A37662"/>
    <w:rPr>
      <w:b/>
      <w:bCs/>
      <w:smallCaps/>
      <w:color w:val="162C64" w:themeColor="accent1" w:themeShade="BF"/>
      <w:spacing w:val="5"/>
    </w:rPr>
  </w:style>
  <w:style w:type="paragraph" w:styleId="Glava">
    <w:name w:val="header"/>
    <w:basedOn w:val="Navaden"/>
    <w:link w:val="GlavaZnak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GlavaZnak">
    <w:name w:val="Glava Znak"/>
    <w:basedOn w:val="Privzetapisavaodstavka"/>
    <w:link w:val="Glava"/>
    <w:uiPriority w:val="99"/>
    <w:rsid w:val="00A37662"/>
  </w:style>
  <w:style w:type="paragraph" w:styleId="Noga">
    <w:name w:val="footer"/>
    <w:basedOn w:val="Navaden"/>
    <w:link w:val="NogaZnak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NogaZnak">
    <w:name w:val="Noga Znak"/>
    <w:basedOn w:val="Privzetapisavaodstavka"/>
    <w:link w:val="Noga"/>
    <w:uiPriority w:val="99"/>
    <w:rsid w:val="00A37662"/>
  </w:style>
  <w:style w:type="character" w:styleId="tevilkastrani">
    <w:name w:val="page number"/>
    <w:basedOn w:val="Privzetapisavaodstavka"/>
    <w:uiPriority w:val="99"/>
    <w:semiHidden/>
    <w:unhideWhenUsed/>
    <w:rsid w:val="001C67B9"/>
  </w:style>
  <w:style w:type="paragraph" w:styleId="Navadensplet">
    <w:name w:val="Normal (Web)"/>
    <w:basedOn w:val="Navaden"/>
    <w:uiPriority w:val="99"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Hiperpovezava">
    <w:name w:val="Hyperlink"/>
    <w:rsid w:val="00993A83"/>
    <w:rPr>
      <w:color w:val="0000FF"/>
      <w:u w:val="single"/>
    </w:rPr>
  </w:style>
  <w:style w:type="character" w:styleId="SledenaHiperpovezava">
    <w:name w:val="FollowedHyperlink"/>
    <w:basedOn w:val="Privzetapisavaodstavka"/>
    <w:uiPriority w:val="99"/>
    <w:semiHidden/>
    <w:unhideWhenUsed/>
    <w:rsid w:val="00993A83"/>
    <w:rPr>
      <w:color w:val="3E7DAD" w:themeColor="followedHyperlink"/>
      <w:u w:val="single"/>
    </w:rPr>
  </w:style>
  <w:style w:type="character" w:customStyle="1" w:styleId="Nerazreenaomemba1">
    <w:name w:val="Nerazrešena omemba1"/>
    <w:basedOn w:val="Privzetapisavaodstavka"/>
    <w:uiPriority w:val="99"/>
    <w:semiHidden/>
    <w:unhideWhenUsed/>
    <w:rsid w:val="00993A83"/>
    <w:rPr>
      <w:color w:val="605E5C"/>
      <w:shd w:val="clear" w:color="auto" w:fill="E1DFDD"/>
    </w:rPr>
  </w:style>
  <w:style w:type="character" w:customStyle="1" w:styleId="UnresolvedMention">
    <w:name w:val="Unresolved Mention"/>
    <w:basedOn w:val="Privzetapisavaodstavka"/>
    <w:uiPriority w:val="99"/>
    <w:semiHidden/>
    <w:unhideWhenUsed/>
    <w:rsid w:val="001E46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5.sv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hyperlink" Target="mailto:info@dostopnovsem.org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7.sv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prijave.digitalnadostopnost.si/registrazione-evento.html?event=2026-03-18-osnove" TargetMode="External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://www.ita-slo.eu/acronimoakronim" TargetMode="External"/><Relationship Id="rId23" Type="http://schemas.openxmlformats.org/officeDocument/2006/relationships/image" Target="media/image6.pn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svg"/><Relationship Id="rId22" Type="http://schemas.openxmlformats.org/officeDocument/2006/relationships/image" Target="media/image9.sv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4142\Desktop\DEFINITIVI%20ric%2009-05-2024\progetti\ISO1\Agenda_ISO1.dotx" TargetMode="External"/></Relationships>
</file>

<file path=word/theme/theme1.xml><?xml version="1.0" encoding="utf-8"?>
<a:theme xmlns:a="http://schemas.openxmlformats.org/drawingml/2006/main" name="Tema di Office">
  <a:themeElements>
    <a:clrScheme name="ITA-SLO">
      <a:dk1>
        <a:srgbClr val="000000"/>
      </a:dk1>
      <a:lt1>
        <a:srgbClr val="FFFFFF"/>
      </a:lt1>
      <a:dk2>
        <a:srgbClr val="1D1D1B"/>
      </a:dk2>
      <a:lt2>
        <a:srgbClr val="F6F6F6"/>
      </a:lt2>
      <a:accent1>
        <a:srgbClr val="1E3C87"/>
      </a:accent1>
      <a:accent2>
        <a:srgbClr val="8CC315"/>
      </a:accent2>
      <a:accent3>
        <a:srgbClr val="2CB1A3"/>
      </a:accent3>
      <a:accent4>
        <a:srgbClr val="0F71B5"/>
      </a:accent4>
      <a:accent5>
        <a:srgbClr val="DC5D58"/>
      </a:accent5>
      <a:accent6>
        <a:srgbClr val="000000"/>
      </a:accent6>
      <a:hlink>
        <a:srgbClr val="0432FF"/>
      </a:hlink>
      <a:folHlink>
        <a:srgbClr val="3E7DAD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EFC3DA707203345BB8A4C1E1D5D00A3" ma:contentTypeVersion="12" ma:contentTypeDescription="Creare un nuovo documento." ma:contentTypeScope="" ma:versionID="5508269ec78e34768d079009fc663bbe">
  <xsd:schema xmlns:xsd="http://www.w3.org/2001/XMLSchema" xmlns:xs="http://www.w3.org/2001/XMLSchema" xmlns:p="http://schemas.microsoft.com/office/2006/metadata/properties" xmlns:ns2="31fe3697-55e7-4409-ab47-d959b93bcf4c" xmlns:ns3="9a52d636-83bd-474c-95f9-2c6ab5390c24" targetNamespace="http://schemas.microsoft.com/office/2006/metadata/properties" ma:root="true" ma:fieldsID="7d9bb33f3d75d231c75da0e42d34a2a0" ns2:_="" ns3:_="">
    <xsd:import namespace="31fe3697-55e7-4409-ab47-d959b93bcf4c"/>
    <xsd:import namespace="9a52d636-83bd-474c-95f9-2c6ab5390c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fe3697-55e7-4409-ab47-d959b93bcf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9173c9c1-8c2a-4615-98ad-33fdf5b8ed1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52d636-83bd-474c-95f9-2c6ab5390c2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2117551-1d00-45e9-8281-778447c1a97e}" ma:internalName="TaxCatchAll" ma:showField="CatchAllData" ma:web="9a52d636-83bd-474c-95f9-2c6ab5390c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1fe3697-55e7-4409-ab47-d959b93bcf4c">
      <Terms xmlns="http://schemas.microsoft.com/office/infopath/2007/PartnerControls"/>
    </lcf76f155ced4ddcb4097134ff3c332f>
    <TaxCatchAll xmlns="9a52d636-83bd-474c-95f9-2c6ab5390c2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F537F279-2546-4345-A062-200D183A89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fe3697-55e7-4409-ab47-d959b93bcf4c"/>
    <ds:schemaRef ds:uri="9a52d636-83bd-474c-95f9-2c6ab5390c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3C5938-C5E7-413A-8642-1BE139F988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BD3480-85A6-4DE1-801C-1AC6CDF00531}">
  <ds:schemaRefs>
    <ds:schemaRef ds:uri="http://schemas.microsoft.com/office/2006/metadata/properties"/>
    <ds:schemaRef ds:uri="http://schemas.microsoft.com/office/infopath/2007/PartnerControls"/>
    <ds:schemaRef ds:uri="31fe3697-55e7-4409-ab47-d959b93bcf4c"/>
    <ds:schemaRef ds:uri="9a52d636-83bd-474c-95f9-2c6ab5390c24"/>
  </ds:schemaRefs>
</ds:datastoreItem>
</file>

<file path=customXml/itemProps4.xml><?xml version="1.0" encoding="utf-8"?>
<ds:datastoreItem xmlns:ds="http://schemas.openxmlformats.org/officeDocument/2006/customXml" ds:itemID="{2E620A25-3A70-44AD-8526-21E807F578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Agenda_ISO1.dotx</Template>
  <TotalTime>7</TotalTime>
  <Pages>3</Pages>
  <Words>586</Words>
  <Characters>3345</Characters>
  <Application>Microsoft Office Word</Application>
  <DocSecurity>0</DocSecurity>
  <Lines>27</Lines>
  <Paragraphs>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Vabilo na Splošno usposabljanje s področja digitalne dostopnosti</vt:lpstr>
      <vt:lpstr/>
    </vt:vector>
  </TitlesOfParts>
  <Company/>
  <LinksUpToDate>false</LinksUpToDate>
  <CharactersWithSpaces>3924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Vabilo na Splošno usposabljanje s področja digitalne dostopnosti</dc:title>
  <dc:subject/>
  <dc:creator>Čavdek Luka</dc:creator>
  <cp:keywords>Usposabljanje, docId:D3D48F4FBD7EB8F66B5E4FEE1D687162</cp:keywords>
  <dc:description/>
  <cp:lastModifiedBy>Urška Modrijan</cp:lastModifiedBy>
  <cp:revision>8</cp:revision>
  <dcterms:created xsi:type="dcterms:W3CDTF">2026-02-26T09:51:00Z</dcterms:created>
  <dcterms:modified xsi:type="dcterms:W3CDTF">2026-03-03T11:11:00Z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0x0101005EFC3DA707203345BB8A4C1E1D5D00A3</vt:lpwstr>
  </property>
</Properties>
</file>